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792" w:rsidRPr="00017CA1" w:rsidRDefault="00E96792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8" type="#_x0000_t32" style="position:absolute;left:0;text-align:left;margin-left:54.55pt;margin-top:-2.4pt;width:0;height:43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9" type="#_x0000_t75" alt="lav4e" style="position:absolute;left:0;text-align:left;margin-left:-4.25pt;margin-top:-10.8pt;width:46.2pt;height:57pt;z-index:251657216;visibility:visible">
            <v:imagedata r:id="rId7" o:title=""/>
            <w10:wrap type="square"/>
          </v:shape>
        </w:pict>
      </w:r>
      <w:r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Pr="00017CA1">
        <w:rPr>
          <w:rFonts w:ascii="Arial Narrow" w:hAnsi="Arial Narrow"/>
          <w:b/>
          <w:color w:val="333333"/>
          <w:spacing w:val="30"/>
          <w:szCs w:val="24"/>
        </w:rPr>
        <w:t>РЕПУБЛИКА БЪЛГАРИЯ</w:t>
      </w:r>
    </w:p>
    <w:p w:rsidR="00E96792" w:rsidRPr="00017CA1" w:rsidRDefault="00E96792" w:rsidP="001033CC">
      <w:pPr>
        <w:pStyle w:val="Heading1"/>
        <w:tabs>
          <w:tab w:val="left" w:pos="1276"/>
          <w:tab w:val="left" w:pos="8232"/>
        </w:tabs>
        <w:ind w:firstLine="1276"/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Министерство на земеделието, храните и горите</w:t>
      </w:r>
      <w:r>
        <w:rPr>
          <w:rFonts w:ascii="Arial Narrow" w:hAnsi="Arial Narrow"/>
          <w:color w:val="333333"/>
          <w:spacing w:val="30"/>
          <w:szCs w:val="24"/>
        </w:rPr>
        <w:tab/>
      </w:r>
    </w:p>
    <w:p w:rsidR="00E96792" w:rsidRPr="00017CA1" w:rsidRDefault="00E96792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/>
          <w:color w:val="333333"/>
          <w:spacing w:val="30"/>
          <w:szCs w:val="24"/>
        </w:rPr>
      </w:pPr>
      <w:r w:rsidRPr="00017CA1">
        <w:rPr>
          <w:rFonts w:ascii="Arial Narrow" w:hAnsi="Arial Narrow"/>
          <w:color w:val="333333"/>
          <w:spacing w:val="30"/>
          <w:szCs w:val="24"/>
          <w:lang w:val="ru-RU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E96792" w:rsidRDefault="00E96792" w:rsidP="001033CC">
      <w:pPr>
        <w:pStyle w:val="Header"/>
        <w:ind w:firstLine="1276"/>
      </w:pPr>
    </w:p>
    <w:p w:rsidR="00E96792" w:rsidRDefault="00E96792" w:rsidP="002554CC">
      <w:pPr>
        <w:jc w:val="center"/>
        <w:rPr>
          <w:b/>
          <w:lang w:eastAsia="bg-BG"/>
        </w:rPr>
      </w:pPr>
      <w:r w:rsidRPr="002554CC">
        <w:rPr>
          <w:b/>
          <w:lang w:eastAsia="bg-BG"/>
        </w:rPr>
        <w:t xml:space="preserve">   </w:t>
      </w:r>
    </w:p>
    <w:p w:rsidR="00E96792" w:rsidRDefault="00E96792" w:rsidP="002E28FA">
      <w:pPr>
        <w:jc w:val="center"/>
        <w:rPr>
          <w:b/>
        </w:rPr>
      </w:pPr>
      <w:r w:rsidRPr="00BA01A9">
        <w:rPr>
          <w:b/>
        </w:rPr>
        <w:t>ЗАПОВЕД</w:t>
      </w:r>
    </w:p>
    <w:p w:rsidR="00E96792" w:rsidRPr="00BA01A9" w:rsidRDefault="00E96792" w:rsidP="002E28FA">
      <w:pPr>
        <w:jc w:val="center"/>
        <w:rPr>
          <w:b/>
        </w:rPr>
      </w:pPr>
    </w:p>
    <w:p w:rsidR="00E96792" w:rsidRPr="00EF0B9C" w:rsidRDefault="00E96792" w:rsidP="002E28FA">
      <w:pPr>
        <w:jc w:val="center"/>
        <w:rPr>
          <w:b/>
          <w:lang w:val="en-US"/>
        </w:rPr>
      </w:pPr>
      <w:r w:rsidRPr="00BA01A9">
        <w:rPr>
          <w:b/>
        </w:rPr>
        <w:t xml:space="preserve">РД </w:t>
      </w:r>
      <w:r>
        <w:rPr>
          <w:b/>
        </w:rPr>
        <w:t>РД-21-04-226</w:t>
      </w:r>
    </w:p>
    <w:p w:rsidR="00E96792" w:rsidRDefault="00E96792" w:rsidP="002E28FA">
      <w:pPr>
        <w:jc w:val="center"/>
        <w:rPr>
          <w:b/>
        </w:rPr>
      </w:pPr>
      <w:r w:rsidRPr="00BA01A9">
        <w:rPr>
          <w:b/>
        </w:rPr>
        <w:t xml:space="preserve">гр. Варна, </w:t>
      </w:r>
      <w:r>
        <w:rPr>
          <w:b/>
        </w:rPr>
        <w:t xml:space="preserve">  30. 09.2021г. </w:t>
      </w:r>
    </w:p>
    <w:p w:rsidR="00E96792" w:rsidRPr="00BA01A9" w:rsidRDefault="00E96792" w:rsidP="002E28FA">
      <w:pPr>
        <w:jc w:val="center"/>
      </w:pPr>
    </w:p>
    <w:p w:rsidR="00E96792" w:rsidRPr="00FC33E6" w:rsidRDefault="00E96792" w:rsidP="002E28FA">
      <w:pPr>
        <w:shd w:val="clear" w:color="auto" w:fill="FFFFFF"/>
        <w:tabs>
          <w:tab w:val="left" w:leader="dot" w:pos="0"/>
        </w:tabs>
        <w:jc w:val="both"/>
        <w:rPr>
          <w:b/>
        </w:rPr>
      </w:pPr>
      <w:r w:rsidRPr="00BA01A9">
        <w:tab/>
        <w:t>На основание чл.37 в, ал.4 от Закона за собствеността и ползването на земеделските земи (ЗСПЗЗ), въ</w:t>
      </w:r>
      <w:r>
        <w:t>в връзка с Доклад изх.№РД-07-168-19/10.09.2021</w:t>
      </w:r>
      <w:r w:rsidRPr="00BA01A9">
        <w:t>г., наш вх. №РД-</w:t>
      </w:r>
      <w:r>
        <w:t xml:space="preserve">07-168-33/10.09.2021г. </w:t>
      </w:r>
      <w:r w:rsidRPr="00BA01A9">
        <w:t>на Комисият</w:t>
      </w:r>
      <w:r>
        <w:t>а, назначена със Заповед № РД 21-07-168/15.07.2021</w:t>
      </w:r>
      <w:r w:rsidRPr="00BA01A9">
        <w:t xml:space="preserve">г. на Директора на Областна дирекция „Земеделие”-Варна, както и представено сключено </w:t>
      </w:r>
      <w:r>
        <w:t>доброволно споразумение вх. № РД-07-168-3/17.08.2021</w:t>
      </w:r>
      <w:r w:rsidRPr="00BA01A9">
        <w:t xml:space="preserve">г. за землището на </w:t>
      </w:r>
      <w:r w:rsidRPr="00FC33E6">
        <w:rPr>
          <w:b/>
        </w:rPr>
        <w:t>с. Бърдарево, ЕКАТТЕ 07394, общ. Долни чифлик,  област Варна</w:t>
      </w:r>
    </w:p>
    <w:p w:rsidR="00E96792" w:rsidRPr="00BA01A9" w:rsidRDefault="00E96792" w:rsidP="002E28FA">
      <w:pPr>
        <w:jc w:val="both"/>
      </w:pPr>
    </w:p>
    <w:p w:rsidR="00E96792" w:rsidRPr="00BA01A9" w:rsidRDefault="00E96792" w:rsidP="002E28FA">
      <w:pPr>
        <w:jc w:val="center"/>
        <w:rPr>
          <w:b/>
        </w:rPr>
      </w:pPr>
      <w:r w:rsidRPr="00BA01A9">
        <w:rPr>
          <w:b/>
        </w:rPr>
        <w:t xml:space="preserve">ОПРЕДЕЛЯМ : </w:t>
      </w:r>
    </w:p>
    <w:p w:rsidR="00E96792" w:rsidRPr="00BA01A9" w:rsidRDefault="00E96792" w:rsidP="002E28FA">
      <w:pPr>
        <w:rPr>
          <w:b/>
        </w:rPr>
      </w:pPr>
    </w:p>
    <w:p w:rsidR="00E96792" w:rsidRPr="00BA01A9" w:rsidRDefault="00E96792" w:rsidP="002E28FA">
      <w:pPr>
        <w:ind w:firstLine="720"/>
        <w:jc w:val="both"/>
      </w:pPr>
      <w:r w:rsidRPr="00BA01A9">
        <w:rPr>
          <w:b/>
        </w:rPr>
        <w:t>І.</w:t>
      </w:r>
      <w:r w:rsidRPr="00BA01A9">
        <w:t xml:space="preserve"> Разпределение на масивите за ползване в землището на </w:t>
      </w:r>
      <w:r w:rsidRPr="00BA01A9">
        <w:rPr>
          <w:b/>
        </w:rPr>
        <w:t>с. Бърдарево</w:t>
      </w:r>
      <w:r w:rsidRPr="00BA01A9">
        <w:t>,</w:t>
      </w:r>
      <w:r w:rsidRPr="00BA01A9">
        <w:rPr>
          <w:b/>
          <w:color w:val="FF0000"/>
        </w:rPr>
        <w:t xml:space="preserve"> </w:t>
      </w:r>
      <w:r w:rsidRPr="00BA01A9">
        <w:rPr>
          <w:b/>
        </w:rPr>
        <w:t>ЕКАТТЕ  07394</w:t>
      </w:r>
      <w:r w:rsidRPr="00BA01A9">
        <w:t xml:space="preserve">, общ. Долни чифлик, област Варна, съгласно сключеното споразумение за ползване за стопанската </w:t>
      </w:r>
      <w:r>
        <w:rPr>
          <w:b/>
        </w:rPr>
        <w:t>2021/2022</w:t>
      </w:r>
      <w:r w:rsidRPr="00BA01A9">
        <w:rPr>
          <w:b/>
        </w:rPr>
        <w:t xml:space="preserve"> </w:t>
      </w:r>
      <w:r w:rsidRPr="00BA01A9">
        <w:t>година, както следва:</w:t>
      </w:r>
    </w:p>
    <w:p w:rsidR="00E96792" w:rsidRPr="00BA01A9" w:rsidRDefault="00E96792" w:rsidP="002E28FA">
      <w:pPr>
        <w:shd w:val="clear" w:color="auto" w:fill="FFFFFF"/>
        <w:tabs>
          <w:tab w:val="left" w:leader="dot" w:pos="8680"/>
        </w:tabs>
        <w:rPr>
          <w:color w:val="000000"/>
          <w:spacing w:val="-4"/>
        </w:rPr>
      </w:pPr>
    </w:p>
    <w:p w:rsidR="00E96792" w:rsidRPr="00BA01A9" w:rsidRDefault="00E96792" w:rsidP="00BE605A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BA01A9">
        <w:rPr>
          <w:b/>
        </w:rPr>
        <w:t xml:space="preserve">      </w:t>
      </w:r>
    </w:p>
    <w:p w:rsidR="00E96792" w:rsidRPr="00895472" w:rsidRDefault="00E96792" w:rsidP="00BE605A">
      <w:pPr>
        <w:keepNext/>
        <w:autoSpaceDE w:val="0"/>
        <w:autoSpaceDN w:val="0"/>
        <w:adjustRightInd w:val="0"/>
        <w:spacing w:line="249" w:lineRule="exact"/>
        <w:rPr>
          <w:b/>
        </w:rPr>
      </w:pPr>
      <w:r>
        <w:t xml:space="preserve">  </w:t>
      </w:r>
      <w:r w:rsidRPr="00895472">
        <w:rPr>
          <w:b/>
        </w:rPr>
        <w:t>1. „АГРАРРОЕВ”ЕООД</w:t>
      </w:r>
    </w:p>
    <w:p w:rsidR="00E96792" w:rsidRDefault="00E96792" w:rsidP="00BE605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112.921 дка</w:t>
      </w:r>
    </w:p>
    <w:p w:rsidR="00E96792" w:rsidRDefault="00E96792" w:rsidP="00BE605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5.889 дка</w:t>
      </w:r>
    </w:p>
    <w:p w:rsidR="00E96792" w:rsidRPr="00103FC4" w:rsidRDefault="00E96792" w:rsidP="00BE605A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проекта:3, 28, 29, </w:t>
      </w:r>
      <w:r w:rsidRPr="00103FC4">
        <w:rPr>
          <w:b/>
        </w:rPr>
        <w:t>общо площ: 118.822 дка</w:t>
      </w:r>
    </w:p>
    <w:p w:rsidR="00E96792" w:rsidRPr="00103FC4" w:rsidRDefault="00E96792" w:rsidP="00BE605A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103FC4">
        <w:rPr>
          <w:b/>
        </w:rPr>
        <w:t xml:space="preserve">  2. „АГРО ТЕМ” ЕООД</w:t>
      </w:r>
    </w:p>
    <w:p w:rsidR="00E96792" w:rsidRDefault="00E96792" w:rsidP="00BE605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138.067 дка</w:t>
      </w:r>
    </w:p>
    <w:p w:rsidR="00E96792" w:rsidRDefault="00E96792" w:rsidP="00BE605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51.998 дка</w:t>
      </w:r>
    </w:p>
    <w:p w:rsidR="00E96792" w:rsidRPr="00103FC4" w:rsidRDefault="00E96792" w:rsidP="00BE605A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проекта:4, 5, 6, 24, </w:t>
      </w:r>
      <w:r w:rsidRPr="00103FC4">
        <w:rPr>
          <w:b/>
        </w:rPr>
        <w:t>общо площ: 190.086 дка</w:t>
      </w:r>
    </w:p>
    <w:p w:rsidR="00E96792" w:rsidRPr="00103FC4" w:rsidRDefault="00E96792" w:rsidP="00BE605A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103FC4">
        <w:rPr>
          <w:b/>
        </w:rPr>
        <w:t xml:space="preserve">  3. „БАЛКАНАГРО 2008”ООД</w:t>
      </w:r>
    </w:p>
    <w:p w:rsidR="00E96792" w:rsidRDefault="00E96792" w:rsidP="00BE605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94.825 дка</w:t>
      </w:r>
    </w:p>
    <w:p w:rsidR="00E96792" w:rsidRDefault="00E96792" w:rsidP="00BE605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27.331 дка</w:t>
      </w:r>
    </w:p>
    <w:p w:rsidR="00E96792" w:rsidRDefault="00E96792" w:rsidP="00BE605A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30, </w:t>
      </w:r>
      <w:r w:rsidRPr="00103FC4">
        <w:rPr>
          <w:b/>
        </w:rPr>
        <w:t>общо площ: 122.174 дка</w:t>
      </w:r>
    </w:p>
    <w:p w:rsidR="00E96792" w:rsidRPr="00895472" w:rsidRDefault="00E96792" w:rsidP="00BE605A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895472">
        <w:rPr>
          <w:b/>
        </w:rPr>
        <w:t xml:space="preserve">  4. ИВАН СТАМЕНОВ СТАМЕНОВ</w:t>
      </w:r>
    </w:p>
    <w:p w:rsidR="00E96792" w:rsidRDefault="00E96792" w:rsidP="00BE605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20.041 дка</w:t>
      </w:r>
    </w:p>
    <w:p w:rsidR="00E96792" w:rsidRDefault="00E96792" w:rsidP="00BE605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0.000 дка</w:t>
      </w:r>
    </w:p>
    <w:p w:rsidR="00E96792" w:rsidRPr="00103FC4" w:rsidRDefault="00E96792" w:rsidP="00BE605A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проекта:17, </w:t>
      </w:r>
      <w:r w:rsidRPr="00103FC4">
        <w:rPr>
          <w:b/>
        </w:rPr>
        <w:t>общо площ: 20.046 дка</w:t>
      </w:r>
    </w:p>
    <w:p w:rsidR="00E96792" w:rsidRPr="00895472" w:rsidRDefault="00E96792" w:rsidP="00BE605A">
      <w:pPr>
        <w:keepNext/>
        <w:autoSpaceDE w:val="0"/>
        <w:autoSpaceDN w:val="0"/>
        <w:adjustRightInd w:val="0"/>
        <w:spacing w:line="249" w:lineRule="exact"/>
        <w:rPr>
          <w:b/>
        </w:rPr>
      </w:pPr>
      <w:r>
        <w:t xml:space="preserve">  </w:t>
      </w:r>
      <w:r w:rsidRPr="00895472">
        <w:rPr>
          <w:b/>
        </w:rPr>
        <w:t xml:space="preserve">5. </w:t>
      </w:r>
      <w:r>
        <w:rPr>
          <w:b/>
        </w:rPr>
        <w:t>„</w:t>
      </w:r>
      <w:r w:rsidRPr="00895472">
        <w:rPr>
          <w:b/>
        </w:rPr>
        <w:t>МЕЛНИЦА ЧИФЛИКА</w:t>
      </w:r>
      <w:r>
        <w:rPr>
          <w:b/>
        </w:rPr>
        <w:t>”</w:t>
      </w:r>
      <w:r w:rsidRPr="00895472">
        <w:rPr>
          <w:b/>
        </w:rPr>
        <w:t>ЕООД</w:t>
      </w:r>
    </w:p>
    <w:p w:rsidR="00E96792" w:rsidRDefault="00E96792" w:rsidP="00BE605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1069.653 дка</w:t>
      </w:r>
    </w:p>
    <w:p w:rsidR="00E96792" w:rsidRDefault="00E96792" w:rsidP="00BE605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198.287 дка</w:t>
      </w:r>
    </w:p>
    <w:p w:rsidR="00E96792" w:rsidRPr="00103FC4" w:rsidRDefault="00E96792" w:rsidP="00BE605A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проекта:7, 8, 9, 11, 12, 13, 14, 15, 16, 19, 22, 25, 26, 27, </w:t>
      </w:r>
      <w:r w:rsidRPr="00103FC4">
        <w:rPr>
          <w:b/>
        </w:rPr>
        <w:t>общо площ: 1268.196 дка</w:t>
      </w:r>
    </w:p>
    <w:p w:rsidR="00E96792" w:rsidRPr="00895472" w:rsidRDefault="00E96792" w:rsidP="00BE605A">
      <w:pPr>
        <w:keepNext/>
        <w:autoSpaceDE w:val="0"/>
        <w:autoSpaceDN w:val="0"/>
        <w:adjustRightInd w:val="0"/>
        <w:spacing w:line="249" w:lineRule="exact"/>
        <w:rPr>
          <w:b/>
        </w:rPr>
      </w:pPr>
      <w:r>
        <w:t xml:space="preserve">  </w:t>
      </w:r>
      <w:r w:rsidRPr="00895472">
        <w:rPr>
          <w:b/>
        </w:rPr>
        <w:t>6. СТЕФАН АНГЕЛОВ СТЕФАНОВ</w:t>
      </w:r>
    </w:p>
    <w:p w:rsidR="00E96792" w:rsidRDefault="00E96792" w:rsidP="00BE605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21.687 дка</w:t>
      </w:r>
    </w:p>
    <w:p w:rsidR="00E96792" w:rsidRDefault="00E96792" w:rsidP="00BE605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11.820 дка</w:t>
      </w:r>
    </w:p>
    <w:p w:rsidR="00E96792" w:rsidRPr="00103FC4" w:rsidRDefault="00E96792" w:rsidP="00BE605A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проекта:18, 20, 21, 23, </w:t>
      </w:r>
      <w:r w:rsidRPr="00103FC4">
        <w:rPr>
          <w:b/>
        </w:rPr>
        <w:t>общо площ: 33.512 дка</w:t>
      </w:r>
    </w:p>
    <w:p w:rsidR="00E96792" w:rsidRPr="00895472" w:rsidRDefault="00E96792" w:rsidP="00BE605A">
      <w:pPr>
        <w:keepNext/>
        <w:autoSpaceDE w:val="0"/>
        <w:autoSpaceDN w:val="0"/>
        <w:adjustRightInd w:val="0"/>
        <w:spacing w:line="249" w:lineRule="exact"/>
        <w:rPr>
          <w:b/>
        </w:rPr>
      </w:pPr>
      <w:r>
        <w:t xml:space="preserve">  </w:t>
      </w:r>
      <w:r w:rsidRPr="00895472">
        <w:rPr>
          <w:b/>
        </w:rPr>
        <w:t>7. ЯНИ ТОМОВ ХРИСТОВ</w:t>
      </w:r>
    </w:p>
    <w:p w:rsidR="00E96792" w:rsidRDefault="00E96792" w:rsidP="00BE605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55.058 дка</w:t>
      </w:r>
    </w:p>
    <w:p w:rsidR="00E96792" w:rsidRDefault="00E96792" w:rsidP="00BE605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18.630 дка</w:t>
      </w:r>
    </w:p>
    <w:p w:rsidR="00E96792" w:rsidRPr="00103FC4" w:rsidRDefault="00E96792" w:rsidP="00BE605A">
      <w:pPr>
        <w:autoSpaceDE w:val="0"/>
        <w:autoSpaceDN w:val="0"/>
        <w:adjustRightInd w:val="0"/>
        <w:spacing w:line="249" w:lineRule="exact"/>
        <w:rPr>
          <w:b/>
        </w:rPr>
      </w:pPr>
      <w:r>
        <w:t xml:space="preserve">    Разпределени масиви (по номера), съгласно проекта:10, </w:t>
      </w:r>
      <w:r w:rsidRPr="00103FC4">
        <w:rPr>
          <w:b/>
        </w:rPr>
        <w:t>общо площ: 73.700 дка</w:t>
      </w:r>
    </w:p>
    <w:p w:rsidR="00E96792" w:rsidRDefault="00E96792" w:rsidP="00CE0DAB">
      <w:pPr>
        <w:rPr>
          <w:b/>
          <w:bCs/>
          <w:lang w:val="en-US"/>
        </w:rPr>
      </w:pPr>
    </w:p>
    <w:p w:rsidR="00E96792" w:rsidRDefault="00E96792" w:rsidP="00CE0DAB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E96792" w:rsidRPr="00056AE1" w:rsidRDefault="00E96792" w:rsidP="0000450A">
      <w:pPr>
        <w:jc w:val="both"/>
        <w:rPr>
          <w:b/>
          <w:bCs/>
          <w:color w:val="000000"/>
        </w:rPr>
      </w:pPr>
      <w:r w:rsidRPr="00056AE1">
        <w:t>Съгласно П</w:t>
      </w:r>
      <w:r>
        <w:t>ротокол №2/30.08.2021</w:t>
      </w:r>
      <w:r w:rsidRPr="00056AE1">
        <w:t xml:space="preserve">г. от заседанието на комисията, на основание представеното споразумение за ползване и одобрената карта на разпределените масиви за ползване </w:t>
      </w:r>
      <w:r>
        <w:rPr>
          <w:b/>
        </w:rPr>
        <w:t>за стопанската 2021/2022</w:t>
      </w:r>
      <w:r w:rsidRPr="00056AE1">
        <w:rPr>
          <w:b/>
          <w:lang w:val="en-US"/>
        </w:rPr>
        <w:t xml:space="preserve"> </w:t>
      </w:r>
      <w:r w:rsidRPr="00056AE1">
        <w:t xml:space="preserve">година </w:t>
      </w:r>
      <w:r w:rsidRPr="00056AE1">
        <w:rPr>
          <w:b/>
        </w:rPr>
        <w:t>за землището на с.</w:t>
      </w:r>
      <w:r>
        <w:rPr>
          <w:b/>
        </w:rPr>
        <w:t>Бърдарево</w:t>
      </w:r>
      <w:r w:rsidRPr="00056AE1">
        <w:rPr>
          <w:b/>
        </w:rPr>
        <w:t xml:space="preserve"> са определени  масиви с обща площ от</w:t>
      </w:r>
      <w:r w:rsidRPr="00056AE1">
        <w:rPr>
          <w:b/>
          <w:bCs/>
          <w:color w:val="000000"/>
        </w:rPr>
        <w:t xml:space="preserve"> </w:t>
      </w:r>
      <w:r>
        <w:rPr>
          <w:b/>
          <w:bCs/>
        </w:rPr>
        <w:t>1826.536</w:t>
      </w:r>
      <w:r>
        <w:t xml:space="preserve"> </w:t>
      </w:r>
      <w:r w:rsidRPr="00056AE1">
        <w:rPr>
          <w:b/>
          <w:bCs/>
        </w:rPr>
        <w:t>дка</w:t>
      </w:r>
      <w:r w:rsidRPr="00056AE1">
        <w:t>, разпределени както следва:</w:t>
      </w:r>
    </w:p>
    <w:p w:rsidR="00E96792" w:rsidRDefault="00E96792" w:rsidP="00CE0DAB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E96792" w:rsidRPr="00B83FF3" w:rsidRDefault="00E96792" w:rsidP="00CE0DAB">
      <w:pPr>
        <w:autoSpaceDE w:val="0"/>
        <w:autoSpaceDN w:val="0"/>
        <w:adjustRightInd w:val="0"/>
        <w:spacing w:line="255" w:lineRule="exact"/>
        <w:jc w:val="center"/>
      </w:pPr>
      <w:r w:rsidRPr="00B83FF3">
        <w:rPr>
          <w:b/>
          <w:bCs/>
        </w:rPr>
        <w:t>Масиви за ползване на земеделски земи по чл. 37в, ал. 2 от ЗСПЗЗ</w:t>
      </w:r>
    </w:p>
    <w:p w:rsidR="00E96792" w:rsidRPr="00B83FF3" w:rsidRDefault="00E96792" w:rsidP="00CE0DAB">
      <w:pPr>
        <w:autoSpaceDE w:val="0"/>
        <w:autoSpaceDN w:val="0"/>
        <w:adjustRightInd w:val="0"/>
        <w:spacing w:line="255" w:lineRule="exact"/>
        <w:jc w:val="center"/>
      </w:pPr>
      <w:r>
        <w:rPr>
          <w:b/>
          <w:bCs/>
        </w:rPr>
        <w:t>за стопанската 2021/2022</w:t>
      </w:r>
      <w:r w:rsidRPr="00B83FF3">
        <w:rPr>
          <w:b/>
          <w:bCs/>
        </w:rPr>
        <w:t xml:space="preserve"> година</w:t>
      </w:r>
    </w:p>
    <w:p w:rsidR="00E96792" w:rsidRDefault="00E96792" w:rsidP="00CE0DAB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  <w:r w:rsidRPr="00B83FF3">
        <w:rPr>
          <w:b/>
          <w:bCs/>
        </w:rPr>
        <w:t>за землището на с.Бърдарево, ЕКАТТЕ 07394, об</w:t>
      </w:r>
      <w:r>
        <w:rPr>
          <w:b/>
          <w:bCs/>
        </w:rPr>
        <w:t>щина Долни чифлик, област Варна</w:t>
      </w:r>
    </w:p>
    <w:p w:rsidR="00E96792" w:rsidRPr="00B83FF3" w:rsidRDefault="00E96792" w:rsidP="00CE0DAB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tbl>
      <w:tblPr>
        <w:tblW w:w="0" w:type="auto"/>
        <w:jc w:val="center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2957"/>
        <w:gridCol w:w="785"/>
        <w:gridCol w:w="850"/>
        <w:gridCol w:w="850"/>
        <w:gridCol w:w="850"/>
        <w:gridCol w:w="850"/>
        <w:gridCol w:w="1135"/>
      </w:tblGrid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78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0.117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1.87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3.962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63.40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1.620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25.92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АГРАРРОЕВЕООД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0.191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3.05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112.921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5.889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94.23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17.855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3.799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60.78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3.215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51.43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3.000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48.00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2.638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42.20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2.312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36.98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2.001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32.02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1.914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30.62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1.424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22.79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9.749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155.98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4.368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69.89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3.441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55.06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2.104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33.66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4.000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64.00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2.999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47.98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1.693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27.08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1.378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22.04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1.243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19.89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0.614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9.83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0.107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1.71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138.067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51.998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831.96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2.771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44.34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6.392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102.28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4.581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73.30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4.516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72.25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3.431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54.90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2.922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46.75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2.334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37.34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БАЛКАНАГРО 2008ООД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0.383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6.13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94.825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27.331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437.30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20.041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0.00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9.242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7.091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113.45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3.921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62.73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3.001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48.02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1.268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20.28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0.374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5.98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4.961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79.38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4.843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77.49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4.331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69.30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4.316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69.06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3.792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60.67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3.211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51.38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3.000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48.00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2.008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32.13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1.362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21.79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1.266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20.26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1.105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17.68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1.033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16.54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9.879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158.06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9.977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1.397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22.35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2.734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43.74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2.542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40.68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2.081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33.29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2.004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32.06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1.187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18.99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1.177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18.84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1.084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17.34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0.434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6.94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6.000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96.00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2.779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44.46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2.769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44.30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0.177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2.83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9.593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5.951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95.21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2.512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40.19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2.214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35.42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1.814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29.02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0.873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13.97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0.729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11.66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0.396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6.33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0.316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5.05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0.287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4.59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0.110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1.77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1.154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18.46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11.772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188.35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9.985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6.999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111.98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4.338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69.40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4.001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64.02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3.501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56.02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3.405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54.48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3.140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50.23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3.036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48.58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3.001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48.02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3.000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48.00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2.992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47.87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2.475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39.59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2.458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39.33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2.292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36.67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0.690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11.04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0.124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1.99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0.123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1.97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3.129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50.06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2.285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36.56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5.229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83.67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2.583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41.33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7.111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113.78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5.038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80.61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4.701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75.22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2.934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46.95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2.713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43.40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1.439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23.02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0.298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4.77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МЕЛНИЦА ЧИФЛИКАЕООД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1069.653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198.287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3172.59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СТЕФАН АНГЕЛОВ СТЕФАНОВ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СТЕФАН АНГЕЛОВ СТЕФАНОВ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СТЕФАН АНГЕЛОВ СТЕФАНОВ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0.920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14.73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СТЕФАН АНГЕЛОВ СТЕФАНОВ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0.727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11.63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СТЕФАН АНГЕЛОВ СТЕФАНОВ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СТЕФАН АНГЕЛОВ СТЕФАНОВ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0.321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5.14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СТЕФАН АНГЕЛОВ СТЕФАНОВ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2.897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46.35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СТЕФАН АНГЕЛОВ СТЕФАНОВ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2.018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32.28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СТЕФАН АНГЕЛОВ СТЕФАНОВ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1.617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25.87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СТЕФАН АНГЕЛОВ СТЕФАНОВ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2.323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37.16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СТЕФАН АНГЕЛОВ СТЕФАНОВ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0.264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4.22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СТЕФАН АНГЕЛОВ СТЕФАНОВ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СТЕФАН АНГЕЛОВ СТЕФАНОВ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СТЕФАН АНГЕЛОВ СТЕФАНОВ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0.734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11.75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21.687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11.820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189.13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8.013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6.495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103.92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4.063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65.00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2.975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47.60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1.780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28.47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1.664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26.62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1.044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16.70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0.610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9.77</w:t>
            </w: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96792" w:rsidRPr="00D97D1F" w:rsidTr="00895472">
        <w:trPr>
          <w:cantSplit/>
          <w:trHeight w:val="227"/>
          <w:jc w:val="center"/>
        </w:trPr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55.058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18.630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792" w:rsidRPr="00D97D1F" w:rsidRDefault="00E96792" w:rsidP="00AB7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D1F">
              <w:rPr>
                <w:b/>
                <w:bCs/>
                <w:sz w:val="18"/>
                <w:szCs w:val="18"/>
              </w:rPr>
              <w:t>298.08</w:t>
            </w:r>
          </w:p>
        </w:tc>
      </w:tr>
    </w:tbl>
    <w:p w:rsidR="00E96792" w:rsidRDefault="00E96792" w:rsidP="00CE0DAB">
      <w:pPr>
        <w:autoSpaceDE w:val="0"/>
        <w:autoSpaceDN w:val="0"/>
        <w:adjustRightInd w:val="0"/>
        <w:spacing w:line="255" w:lineRule="exact"/>
        <w:jc w:val="center"/>
        <w:rPr>
          <w:sz w:val="26"/>
          <w:szCs w:val="26"/>
          <w:lang w:val="en-US"/>
        </w:rPr>
      </w:pPr>
    </w:p>
    <w:p w:rsidR="00E96792" w:rsidRDefault="00E96792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E96792" w:rsidRDefault="00E96792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E96792" w:rsidRDefault="00E96792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E96792" w:rsidRDefault="00E96792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E96792" w:rsidRDefault="00E96792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E96792" w:rsidRDefault="00E96792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E96792" w:rsidRDefault="00E96792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E96792" w:rsidRDefault="00E96792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E96792" w:rsidRDefault="00E96792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E96792" w:rsidRPr="00236B37" w:rsidRDefault="00E96792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E96792" w:rsidRPr="00050978" w:rsidRDefault="00E96792" w:rsidP="00050978">
      <w:pPr>
        <w:widowControl w:val="0"/>
        <w:tabs>
          <w:tab w:val="left" w:pos="240"/>
        </w:tabs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050978">
        <w:rPr>
          <w:b/>
          <w:bCs/>
        </w:rPr>
        <w:t>Задължение за плащане за земите по чл. 37в, ал. 3, т. 2 от ЗСПЗЗ за</w:t>
      </w:r>
    </w:p>
    <w:p w:rsidR="00E96792" w:rsidRPr="00050978" w:rsidRDefault="00E96792" w:rsidP="00050978">
      <w:pPr>
        <w:widowControl w:val="0"/>
        <w:tabs>
          <w:tab w:val="left" w:pos="240"/>
        </w:tabs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стопанската 2021/2022</w:t>
      </w:r>
      <w:r w:rsidRPr="00050978">
        <w:rPr>
          <w:b/>
          <w:bCs/>
        </w:rPr>
        <w:t xml:space="preserve"> година за землището на с.Бърдарево,</w:t>
      </w:r>
      <w:r w:rsidRPr="00050978">
        <w:t xml:space="preserve"> ЕКАТТЕ 07394</w:t>
      </w:r>
      <w:r w:rsidRPr="00050978">
        <w:rPr>
          <w:b/>
          <w:bCs/>
        </w:rPr>
        <w:t>,</w:t>
      </w:r>
    </w:p>
    <w:p w:rsidR="00E96792" w:rsidRDefault="00E96792" w:rsidP="00050978">
      <w:pPr>
        <w:pStyle w:val="PlainText"/>
        <w:jc w:val="center"/>
        <w:rPr>
          <w:rFonts w:ascii="Times New Roman" w:hAnsi="Times New Roman"/>
          <w:b/>
          <w:bCs/>
          <w:sz w:val="24"/>
          <w:szCs w:val="24"/>
        </w:rPr>
      </w:pPr>
      <w:r w:rsidRPr="00050978">
        <w:rPr>
          <w:rFonts w:ascii="Times New Roman" w:hAnsi="Times New Roman"/>
          <w:b/>
          <w:bCs/>
          <w:sz w:val="24"/>
          <w:szCs w:val="24"/>
        </w:rPr>
        <w:t>община Долни чифлик, област Варна</w:t>
      </w:r>
    </w:p>
    <w:p w:rsidR="00E96792" w:rsidRDefault="00E96792" w:rsidP="00050978">
      <w:pPr>
        <w:pStyle w:val="PlainText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050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680"/>
        <w:gridCol w:w="1326"/>
        <w:gridCol w:w="1273"/>
        <w:gridCol w:w="1339"/>
        <w:gridCol w:w="1588"/>
        <w:gridCol w:w="1844"/>
      </w:tblGrid>
      <w:tr w:rsidR="00E96792" w:rsidRPr="001205D1" w:rsidTr="001E4644">
        <w:trPr>
          <w:trHeight w:val="900"/>
          <w:jc w:val="center"/>
        </w:trPr>
        <w:tc>
          <w:tcPr>
            <w:tcW w:w="1680" w:type="dxa"/>
            <w:vAlign w:val="bottom"/>
          </w:tcPr>
          <w:p w:rsidR="00E96792" w:rsidRPr="001205D1" w:rsidRDefault="00E96792" w:rsidP="00BE605A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 xml:space="preserve">№ на имот по </w:t>
            </w:r>
            <w:r>
              <w:rPr>
                <w:b/>
                <w:bCs/>
                <w:sz w:val="20"/>
                <w:szCs w:val="20"/>
                <w:lang w:eastAsia="bg-BG"/>
              </w:rPr>
              <w:t>КК</w:t>
            </w:r>
          </w:p>
        </w:tc>
        <w:tc>
          <w:tcPr>
            <w:tcW w:w="1326" w:type="dxa"/>
            <w:vAlign w:val="bottom"/>
          </w:tcPr>
          <w:p w:rsidR="00E96792" w:rsidRPr="001205D1" w:rsidRDefault="00E96792" w:rsidP="00BE605A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Ползвана площ</w:t>
            </w:r>
          </w:p>
        </w:tc>
        <w:tc>
          <w:tcPr>
            <w:tcW w:w="1273" w:type="dxa"/>
            <w:vAlign w:val="bottom"/>
          </w:tcPr>
          <w:p w:rsidR="00E96792" w:rsidRPr="001205D1" w:rsidRDefault="00E96792" w:rsidP="00BE605A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Дължимо рентно плащане</w:t>
            </w:r>
          </w:p>
        </w:tc>
        <w:tc>
          <w:tcPr>
            <w:tcW w:w="1339" w:type="dxa"/>
            <w:vAlign w:val="bottom"/>
          </w:tcPr>
          <w:p w:rsidR="00E96792" w:rsidRPr="001205D1" w:rsidRDefault="00E96792" w:rsidP="00BE605A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Площ на имота</w:t>
            </w:r>
          </w:p>
        </w:tc>
        <w:tc>
          <w:tcPr>
            <w:tcW w:w="1588" w:type="dxa"/>
            <w:vAlign w:val="bottom"/>
          </w:tcPr>
          <w:p w:rsidR="00E96792" w:rsidRPr="001205D1" w:rsidRDefault="00E96792" w:rsidP="00BE605A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Собственик-име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jc w:val="center"/>
              <w:rPr>
                <w:b/>
                <w:sz w:val="20"/>
                <w:szCs w:val="20"/>
                <w:lang w:eastAsia="bg-BG"/>
              </w:rPr>
            </w:pPr>
            <w:r w:rsidRPr="001205D1">
              <w:rPr>
                <w:b/>
                <w:sz w:val="20"/>
                <w:szCs w:val="20"/>
                <w:lang w:eastAsia="bg-BG"/>
              </w:rPr>
              <w:t>Платец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07394.40.7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3,962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63,40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3,999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МКК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АГРАРРОЕВЕООД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07394.40.17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1,620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25,92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5,004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НВИ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АГРАРРОЕВЕООД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07394.40.20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0,191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3,05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0,980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МЯК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АГРАРРОЕВЕООД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07394.39.15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0,117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1,87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3,496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ИЯИ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АГРАРРОЕВЕООД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07394.47.15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3,215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51,43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3,598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РКР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АГРАРРОЕВЕООД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07394.47.14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48,00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ДМВ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АГРАРРОЕВЕООД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07394.48.5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2,999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47,98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2,999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ЖХЖ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АГРАРРОЕВЕООД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07394.46.12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2,638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42,20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4,601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МЯК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АГРАРРОЕВЕООД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07394.48.13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0,614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9,83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ВИВ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АГРАРРОЕВЕООД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18,356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293,68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32,677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07394.48.19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9,749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155,98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15,000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ДНД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АГРО ТЕМ 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07394.48.13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4,368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69,89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ВИВ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АГРО ТЕМ 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07394.48.9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4,000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64,00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АПЖ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АГРО ТЕМ 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07394.47.11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3,799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60,78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3,799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НЙС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АГРО ТЕМ 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07394.48.25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3,441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55,06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3,462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ИДП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АГРО ТЕМ 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25,357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405,71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31,261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07394.48.23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6,392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102,28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7,008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ТЯН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БАЛКАНАГРО 2008ООД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07394.47.3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4,581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73,30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4,999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ИЯН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БАЛКАНАГРО 2008ООД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07394.47.21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4,516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72,25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4,700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ПСМ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БАЛКАНАГРО 2008ООД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07394.48.24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3,431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54,90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ЗИМ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БАЛКАНАГРО 2008ООД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07394.48.17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2,922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46,75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3,799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БЙБ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БАЛКАНАГРО 2008ООД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07394.38.27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2,771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44,34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4,001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МИМ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БАЛКАНАГРО 2008ООД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07394.47.1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2,334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37,34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4,996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СКВ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БАЛКАНАГРО 2008ООД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07394.47.15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0,383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6,13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3,598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РКР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БАЛКАНАГРО 2008ООД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27,330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437,29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39,101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07394.70.28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2,018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32,28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ТХД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ИВАН СТАМЕНОВ СТАМЕНОВ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07394.70.4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0,920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14,73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2,996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ИКИ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ИВАН СТАМЕНОВ СТАМЕНОВ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07394.70.10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0,321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5,14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4,001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ККК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ИВАН СТАМЕНОВ СТАМЕНОВ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3,259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52,15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9,997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07394.67.66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11,772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188,35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12,001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ТЛТ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07394.63.51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9,879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158,06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12,001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ЕНЕРПРОЕООД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07394.49.28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7,111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113,78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14,625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ТЛТ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07394.63.45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7,091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113,45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10,000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ДКИ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07394.67.36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6,999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111,98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6,999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РИМ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07394.61.49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6,000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96,00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МИД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07394.65.17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5,951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95,21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7,254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КИЙ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07394.68.11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5,229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83,67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6,876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ИНД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07394.49.29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5,038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80,61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10,000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ДИД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07394.60.24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4,961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79,38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4,961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НДЯ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07394.60.25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4,843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77,49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4,843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ДКИ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07394.49.23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4,701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75,22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5,001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ККЖ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07394.67.46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4,338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69,40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МНЗ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07394.60.16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4,331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69,30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4,331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НИР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07394.60.14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4,316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69,06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4,316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ИДИ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07394.67.39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4,001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64,02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4,001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ГЖТ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07394.63.8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3,921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62,73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ЙИЖ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07394.60.2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3,792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60,67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3,900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КДК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07394.67.21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3,501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56,02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3,501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ПДЯ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07394.67.10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3,405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54,48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3,802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ДКИ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07394.60.3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3,211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51,38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3,414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ВКЯ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07394.66.13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3,140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50,23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4,999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СЯД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07394.70.23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3,129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50,06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ММТ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07394.66.37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3,036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48,58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4,604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ТГК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07394.66.7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48,02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ЕДЙ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07394.63.17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48,02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ДМД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07394.66.5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48,00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ССС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07394.60.26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48,00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ДИД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07394.67.9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2,992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47,87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3,499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РИР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07394.49.22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2,934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46,95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2,999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ПНЯ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07394.61.46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2,779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44,46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2,779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НДК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07394.61.41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2,769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44,30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2,769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ААП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07394.61.17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2,734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43,74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3,022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ПЗС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07394.49.33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2,713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43,40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4,999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ККЖ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07394.68.16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2,583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41,33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4,499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ЖМК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07394.61.39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2,542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40,68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2,688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БМД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07394.65.27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2,512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40,19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9,994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СДК и др.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07394.67.8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2,475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39,59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2,999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НИР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07394.67.90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2,458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39,33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2,998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ДИД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07394.67.2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2,292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36,67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2,500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ГЯР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07394.70.24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2,285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36,56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3,350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ИНД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07394.65.9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2,214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35,42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3,999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ГДГ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07394.62.7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2,081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33,29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ЛЖЛ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07394.60.5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2,008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32,13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2,008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ЙСЙ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07394.61.22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2,004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32,06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2,004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СПС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07394.65.5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1,814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29,02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5,668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НИР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07394.46.3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1,439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23,02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5,001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ТНМ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07394.61.16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1,397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22,35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4,601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СДК и др.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07394.60.8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1,362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21,79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1,376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СТТ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07394.63.47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1,268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20,28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4,002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СДК и др.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07394.60.9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1,266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20,26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1,266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ССН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07394.61.12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1,187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18,99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1,257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СКМ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07394.62.6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1,177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18,84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ДЖК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07394.65.9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1,154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18,46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3,999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ГДГ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07394.60.10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1,105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17,68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1,105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МДМ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07394.61.13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1,084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17,34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1,300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ВЙК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07394.60.30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1,033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16,54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1,353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ЛДД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07394.67.60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0,124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1,99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4,500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ЖХЖ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07394.66.1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0,123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1,97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11,573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МММ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07394.67.10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0,110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1,77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3,802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ДКИ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193,716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3099,44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276,341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07394.70.30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2,897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46,35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БЕТОН КОМООД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СТЕФАН АНГЕЛОВ СТЕФАНОВ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07394.73.11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2,323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37,16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2,500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ЗЖК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СТЕФАН АНГЕЛОВ СТЕФАНОВ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07394.73.13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0,264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4,22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ПЯЦ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СТЕФАН АНГЕЛОВ СТЕФАНОВ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5,484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87,73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9,501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07394.46.15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2,312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36,98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10,967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ДГК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07394.48.24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2,104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33,66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ЗИМ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07394.47.12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2,001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32,02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2,001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ПАТ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07394.46.17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1,914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30,62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4,999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МНЯ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07394.48.4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1,693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27,08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2,500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ЯИЯ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07394.46.26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1,424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22,79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ДИД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07394.48.19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1,378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22,04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15,000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ДНД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07394.49.9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1,243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19,89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ТЯН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07394.48.24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0,107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1,71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ЗИМ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07394.65.7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0,873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13,97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КЙН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07394.65.25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0,729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11,66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ИКД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07394.67.81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0,690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11,04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1,999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ДМД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07394.62.1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0,434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6,94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АПЖ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07394.65.19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0,396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6,33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8,000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ДЯД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07394.64.1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0,374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5,98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ГГГ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07394.67.8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0,316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5,05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2,999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НИР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07394.46.6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0,298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4,77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5,047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БНП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07394.67.9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0,287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4,59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3,499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РИР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07394.61.37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0,177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2,83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8,000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ГНД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07394.70.17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1,617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25,87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2,001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ЙМК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07394.70.23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0,734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11,75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ММТ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07394.70.35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0,727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11,63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БНП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07394.61.34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6,495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103,92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8,149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ТЛТ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07394.61.47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4,063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65,00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ТЯН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07394.61.37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2,975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47,60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8,000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ГНД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07394.61.35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1,780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28,47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9,000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МДК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07394.61.51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1,664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26,62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2,999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ЗИМ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07394.63.51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1,044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16,70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12,001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ЕНЕРПРОЕООД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07394.61.52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0,610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9,77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6,101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ИДП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sz w:val="20"/>
                <w:szCs w:val="20"/>
                <w:lang w:eastAsia="bg-BG"/>
              </w:rPr>
            </w:pPr>
            <w:r w:rsidRPr="001205D1">
              <w:rPr>
                <w:sz w:val="20"/>
                <w:szCs w:val="20"/>
                <w:lang w:eastAsia="bg-BG"/>
              </w:rPr>
              <w:t>ЯНИ ТОМОВ ХРИСТОВ</w:t>
            </w:r>
          </w:p>
        </w:tc>
      </w:tr>
      <w:tr w:rsidR="00E96792" w:rsidRPr="001205D1" w:rsidTr="001E4644">
        <w:trPr>
          <w:trHeight w:val="300"/>
          <w:jc w:val="center"/>
        </w:trPr>
        <w:tc>
          <w:tcPr>
            <w:tcW w:w="1680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26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40,459</w:t>
            </w:r>
          </w:p>
        </w:tc>
        <w:tc>
          <w:tcPr>
            <w:tcW w:w="1273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647,28</w:t>
            </w:r>
          </w:p>
        </w:tc>
        <w:tc>
          <w:tcPr>
            <w:tcW w:w="1339" w:type="dxa"/>
            <w:noWrap/>
            <w:vAlign w:val="bottom"/>
          </w:tcPr>
          <w:p w:rsidR="00E96792" w:rsidRPr="001205D1" w:rsidRDefault="00E96792" w:rsidP="00BE605A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156,262</w:t>
            </w:r>
          </w:p>
        </w:tc>
        <w:tc>
          <w:tcPr>
            <w:tcW w:w="1588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4" w:type="dxa"/>
            <w:noWrap/>
            <w:vAlign w:val="bottom"/>
          </w:tcPr>
          <w:p w:rsidR="00E96792" w:rsidRPr="001205D1" w:rsidRDefault="00E96792" w:rsidP="00BE605A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1205D1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</w:tbl>
    <w:p w:rsidR="00E96792" w:rsidRPr="00050978" w:rsidRDefault="00E96792" w:rsidP="00050978">
      <w:pPr>
        <w:pStyle w:val="PlainTex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96792" w:rsidRDefault="00E96792" w:rsidP="00CE0DAB">
      <w:pPr>
        <w:pStyle w:val="PlainText"/>
        <w:rPr>
          <w:rFonts w:ascii="Courier New" w:hAnsi="Courier New" w:cs="Courier New"/>
          <w:lang w:val="en-US"/>
        </w:rPr>
      </w:pPr>
    </w:p>
    <w:p w:rsidR="00E96792" w:rsidRPr="001E4644" w:rsidRDefault="00E96792" w:rsidP="00CE0DAB">
      <w:pPr>
        <w:pStyle w:val="PlainText"/>
        <w:rPr>
          <w:rFonts w:ascii="Courier New" w:hAnsi="Courier New" w:cs="Courier New"/>
        </w:rPr>
      </w:pPr>
    </w:p>
    <w:p w:rsidR="00E96792" w:rsidRPr="00BE605A" w:rsidRDefault="00E96792" w:rsidP="00BE605A">
      <w:pPr>
        <w:pStyle w:val="a"/>
        <w:spacing w:before="240"/>
        <w:ind w:firstLine="708"/>
        <w:jc w:val="both"/>
        <w:rPr>
          <w:b/>
          <w:i/>
          <w:lang w:val="en-US"/>
        </w:rPr>
      </w:pPr>
      <w:r w:rsidRPr="002C6260">
        <w:rPr>
          <w:b/>
          <w:i/>
        </w:rPr>
        <w:t xml:space="preserve">*Забележка: Имоти, за които са налице </w:t>
      </w:r>
      <w:r w:rsidRPr="002C6260">
        <w:rPr>
          <w:b/>
          <w:i/>
          <w:lang w:val="bg-BG"/>
        </w:rPr>
        <w:t>у</w:t>
      </w:r>
      <w:r w:rsidRPr="002C6260">
        <w:rPr>
          <w:b/>
          <w:i/>
        </w:rPr>
        <w:t xml:space="preserve"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ОПФ:  </w:t>
      </w:r>
    </w:p>
    <w:p w:rsidR="00E96792" w:rsidRDefault="00E96792" w:rsidP="002E28FA">
      <w:pPr>
        <w:autoSpaceDE w:val="0"/>
        <w:autoSpaceDN w:val="0"/>
        <w:adjustRightInd w:val="0"/>
        <w:spacing w:line="249" w:lineRule="exact"/>
      </w:pPr>
    </w:p>
    <w:tbl>
      <w:tblPr>
        <w:tblW w:w="10079" w:type="dxa"/>
        <w:jc w:val="center"/>
        <w:tblInd w:w="55" w:type="dxa"/>
        <w:tblCellMar>
          <w:left w:w="70" w:type="dxa"/>
          <w:right w:w="70" w:type="dxa"/>
        </w:tblCellMar>
        <w:tblLook w:val="00A0"/>
      </w:tblPr>
      <w:tblGrid>
        <w:gridCol w:w="2863"/>
        <w:gridCol w:w="1276"/>
        <w:gridCol w:w="1067"/>
        <w:gridCol w:w="740"/>
        <w:gridCol w:w="1912"/>
        <w:gridCol w:w="2221"/>
      </w:tblGrid>
      <w:tr w:rsidR="00E96792" w:rsidRPr="00BE605A" w:rsidTr="00BE605A">
        <w:trPr>
          <w:trHeight w:val="60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П</w:t>
            </w:r>
            <w:r>
              <w:rPr>
                <w:b/>
                <w:bCs/>
                <w:color w:val="000000"/>
                <w:sz w:val="20"/>
                <w:szCs w:val="20"/>
                <w:lang w:eastAsia="bg-BG"/>
              </w:rPr>
              <w:t>ОЛЗВАТЕЛ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 xml:space="preserve">№ на имот по </w:t>
            </w:r>
            <w:r>
              <w:rPr>
                <w:b/>
                <w:bCs/>
                <w:color w:val="000000"/>
                <w:sz w:val="20"/>
                <w:szCs w:val="20"/>
                <w:lang w:eastAsia="bg-BG"/>
              </w:rPr>
              <w:t>КК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Ползвана площ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Площ на имота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Собственик-име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НТП</w:t>
            </w:r>
          </w:p>
        </w:tc>
      </w:tr>
      <w:tr w:rsidR="00E96792" w:rsidRPr="00D97D1F" w:rsidTr="00BE605A">
        <w:trPr>
          <w:trHeight w:val="300"/>
          <w:jc w:val="center"/>
        </w:trPr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D97D1F" w:rsidRDefault="00E96792" w:rsidP="00BE605A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D97D1F">
              <w:rPr>
                <w:b/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D97D1F" w:rsidRDefault="00E96792" w:rsidP="00BE605A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D97D1F">
              <w:rPr>
                <w:b/>
                <w:color w:val="000000"/>
                <w:sz w:val="20"/>
                <w:szCs w:val="20"/>
                <w:lang w:eastAsia="bg-BG"/>
              </w:rPr>
              <w:t>07394.63.9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D97D1F" w:rsidRDefault="00E96792" w:rsidP="00BE605A">
            <w:pPr>
              <w:jc w:val="right"/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D97D1F">
              <w:rPr>
                <w:b/>
                <w:color w:val="000000"/>
                <w:sz w:val="20"/>
                <w:szCs w:val="20"/>
                <w:lang w:eastAsia="bg-BG"/>
              </w:rPr>
              <w:t>4,949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D97D1F" w:rsidRDefault="00E96792" w:rsidP="00BE605A">
            <w:pPr>
              <w:jc w:val="right"/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D97D1F">
              <w:rPr>
                <w:b/>
                <w:color w:val="000000"/>
                <w:sz w:val="20"/>
                <w:szCs w:val="20"/>
                <w:lang w:eastAsia="bg-BG"/>
              </w:rPr>
              <w:t>5,053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D97D1F" w:rsidRDefault="00E96792" w:rsidP="00BE605A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D97D1F">
              <w:rPr>
                <w:b/>
                <w:color w:val="000000"/>
                <w:sz w:val="20"/>
                <w:szCs w:val="20"/>
                <w:lang w:eastAsia="bg-BG"/>
              </w:rPr>
              <w:t>ДЪРЖАВЕН ПОЗЕМЛЕН ФОНД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D97D1F" w:rsidRDefault="00E96792" w:rsidP="00BE605A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D97D1F">
              <w:rPr>
                <w:b/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96792" w:rsidRPr="00D97D1F" w:rsidTr="00BE605A">
        <w:trPr>
          <w:trHeight w:val="300"/>
          <w:jc w:val="center"/>
        </w:trPr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D97D1F" w:rsidRDefault="00E96792" w:rsidP="00BE605A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D97D1F">
              <w:rPr>
                <w:b/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D97D1F" w:rsidRDefault="00E96792" w:rsidP="00BE605A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D97D1F">
              <w:rPr>
                <w:b/>
                <w:color w:val="000000"/>
                <w:sz w:val="20"/>
                <w:szCs w:val="20"/>
                <w:lang w:eastAsia="bg-BG"/>
              </w:rPr>
              <w:t>07394.67.103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D97D1F" w:rsidRDefault="00E96792" w:rsidP="00BE605A">
            <w:pPr>
              <w:jc w:val="right"/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D97D1F">
              <w:rPr>
                <w:b/>
                <w:color w:val="000000"/>
                <w:sz w:val="20"/>
                <w:szCs w:val="20"/>
                <w:lang w:eastAsia="bg-BG"/>
              </w:rPr>
              <w:t>2,428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D97D1F" w:rsidRDefault="00E96792" w:rsidP="00BE605A">
            <w:pPr>
              <w:jc w:val="right"/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D97D1F">
              <w:rPr>
                <w:b/>
                <w:color w:val="000000"/>
                <w:sz w:val="20"/>
                <w:szCs w:val="20"/>
                <w:lang w:eastAsia="bg-BG"/>
              </w:rPr>
              <w:t>3,001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D97D1F" w:rsidRDefault="00E96792" w:rsidP="00BE605A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D97D1F">
              <w:rPr>
                <w:b/>
                <w:color w:val="000000"/>
                <w:sz w:val="20"/>
                <w:szCs w:val="20"/>
                <w:lang w:eastAsia="bg-BG"/>
              </w:rPr>
              <w:t>ДЪРЖАВЕН ПОЗЕМЛЕН ФОНД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D97D1F" w:rsidRDefault="00E96792" w:rsidP="00BE605A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D97D1F">
              <w:rPr>
                <w:b/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96792" w:rsidRPr="00BE605A" w:rsidTr="00BE605A">
        <w:trPr>
          <w:trHeight w:val="300"/>
          <w:jc w:val="center"/>
        </w:trPr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7,377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E96792" w:rsidRPr="00BE605A" w:rsidTr="00BE605A">
        <w:trPr>
          <w:trHeight w:val="300"/>
          <w:jc w:val="center"/>
        </w:trPr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АГРАРРОЕВЕООД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07394.39.3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3,001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96792" w:rsidRPr="00BE605A" w:rsidTr="00BE605A">
        <w:trPr>
          <w:trHeight w:val="300"/>
          <w:jc w:val="center"/>
        </w:trPr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АГРАРРОЕВЕООД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07394.40.1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1,622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1,704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96792" w:rsidRPr="00BE605A" w:rsidTr="00BE605A">
        <w:trPr>
          <w:trHeight w:val="300"/>
          <w:jc w:val="center"/>
        </w:trPr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07394.49.32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1,486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96792" w:rsidRPr="00BE605A" w:rsidTr="00BE605A">
        <w:trPr>
          <w:trHeight w:val="300"/>
          <w:jc w:val="center"/>
        </w:trPr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5,128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E96792" w:rsidRPr="00BE605A" w:rsidTr="00BE605A">
        <w:trPr>
          <w:trHeight w:val="300"/>
          <w:jc w:val="center"/>
        </w:trPr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07394.46.18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3,927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9,133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96792" w:rsidRPr="00BE605A" w:rsidTr="00BE605A">
        <w:trPr>
          <w:trHeight w:val="300"/>
          <w:jc w:val="center"/>
        </w:trPr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07394.61.43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2,771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2,771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Изоставена територия за трайни насаждения</w:t>
            </w:r>
          </w:p>
        </w:tc>
      </w:tr>
      <w:tr w:rsidR="00E96792" w:rsidRPr="00BE605A" w:rsidTr="00BE605A">
        <w:trPr>
          <w:trHeight w:val="300"/>
          <w:jc w:val="center"/>
        </w:trPr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07394.60.15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2,724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2,724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Изоставена територия за трайни насаждения</w:t>
            </w:r>
          </w:p>
        </w:tc>
      </w:tr>
      <w:tr w:rsidR="00E96792" w:rsidRPr="00BE605A" w:rsidTr="00BE605A">
        <w:trPr>
          <w:trHeight w:val="300"/>
          <w:jc w:val="center"/>
        </w:trPr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07394.49.30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2,457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6,245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96792" w:rsidRPr="00BE605A" w:rsidTr="00BE605A">
        <w:trPr>
          <w:trHeight w:val="300"/>
          <w:jc w:val="center"/>
        </w:trPr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07394.65.36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1,261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1,266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96792" w:rsidRPr="00BE605A" w:rsidTr="00BE605A">
        <w:trPr>
          <w:trHeight w:val="300"/>
          <w:jc w:val="center"/>
        </w:trPr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07394.60.31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0,975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1,253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Изоставена територия за трайни насаждения</w:t>
            </w:r>
          </w:p>
        </w:tc>
      </w:tr>
      <w:tr w:rsidR="00E96792" w:rsidRPr="00BE605A" w:rsidTr="00BE605A">
        <w:trPr>
          <w:trHeight w:val="300"/>
          <w:jc w:val="center"/>
        </w:trPr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07394.39.3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0,944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3,001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96792" w:rsidRPr="00BE605A" w:rsidTr="00BE605A">
        <w:trPr>
          <w:trHeight w:val="300"/>
          <w:jc w:val="center"/>
        </w:trPr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15,059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</w:tbl>
    <w:p w:rsidR="00E96792" w:rsidRPr="00BE605A" w:rsidRDefault="00E96792" w:rsidP="002E28FA">
      <w:pPr>
        <w:jc w:val="both"/>
        <w:rPr>
          <w:b/>
          <w:lang w:val="en-US"/>
        </w:rPr>
      </w:pPr>
    </w:p>
    <w:p w:rsidR="00E96792" w:rsidRPr="001205D1" w:rsidRDefault="00E96792" w:rsidP="002E28FA">
      <w:pPr>
        <w:ind w:firstLine="708"/>
        <w:jc w:val="both"/>
        <w:rPr>
          <w:b/>
        </w:rPr>
      </w:pPr>
      <w:r w:rsidRPr="008D4919">
        <w:t>Средното рентно плащане за землищата на община Долни чифлик, съгл. Параграф 2е от ЗСПЗЗ е определено от комиси</w:t>
      </w:r>
      <w:r>
        <w:t>я, назначена със Заповед № РД 21-07-9/21.01.2021г.</w:t>
      </w:r>
      <w:r>
        <w:rPr>
          <w:lang w:val="en-US"/>
        </w:rPr>
        <w:t xml:space="preserve"> </w:t>
      </w:r>
      <w:r>
        <w:t>на</w:t>
      </w:r>
      <w:bookmarkStart w:id="0" w:name="_GoBack"/>
      <w:bookmarkEnd w:id="0"/>
      <w:r w:rsidRPr="008D4919">
        <w:t xml:space="preserve"> директора на ОД “Земеделие” - Варна. Съгласно </w:t>
      </w:r>
      <w:r w:rsidRPr="00D97D1F">
        <w:t>протокол 1 от 19.02.2021г.,</w:t>
      </w:r>
      <w:r w:rsidRPr="008D4919">
        <w:t xml:space="preserve"> за землището на </w:t>
      </w:r>
      <w:r>
        <w:rPr>
          <w:b/>
        </w:rPr>
        <w:t>с.</w:t>
      </w:r>
      <w:r w:rsidRPr="008D4919">
        <w:rPr>
          <w:b/>
        </w:rPr>
        <w:t>Бърдарево</w:t>
      </w:r>
      <w:r w:rsidRPr="008D4919">
        <w:t>, ЕКАТТЕ 07394 комисията определени средно годишно рентно плащане за отглеждане на едногодиш</w:t>
      </w:r>
      <w:r>
        <w:t xml:space="preserve">ни полски култури </w:t>
      </w:r>
      <w:r w:rsidRPr="001205D1">
        <w:rPr>
          <w:b/>
        </w:rPr>
        <w:t>в размер на 16,00лв/дка.</w:t>
      </w:r>
    </w:p>
    <w:p w:rsidR="00E96792" w:rsidRPr="008D4919" w:rsidRDefault="00E96792" w:rsidP="008D4919">
      <w:pPr>
        <w:ind w:firstLine="708"/>
        <w:jc w:val="both"/>
        <w:rPr>
          <w:b/>
          <w:color w:val="FF0000"/>
        </w:rPr>
      </w:pPr>
      <w:r w:rsidRPr="008D4919">
        <w:rPr>
          <w:color w:val="000000"/>
          <w:spacing w:val="4"/>
        </w:rPr>
        <w:t xml:space="preserve">Неразделна част от заповедта е и карта за разпределянето на масивите за ползване в землището на </w:t>
      </w:r>
      <w:r w:rsidRPr="008D4919">
        <w:rPr>
          <w:b/>
          <w:color w:val="000000"/>
          <w:spacing w:val="4"/>
        </w:rPr>
        <w:t>с</w:t>
      </w:r>
      <w:r>
        <w:rPr>
          <w:color w:val="000000"/>
          <w:spacing w:val="4"/>
          <w:lang w:val="en-US"/>
        </w:rPr>
        <w:t>.</w:t>
      </w:r>
      <w:r w:rsidRPr="008D4919">
        <w:rPr>
          <w:b/>
          <w:color w:val="000000"/>
          <w:spacing w:val="4"/>
        </w:rPr>
        <w:t>Бърдарево</w:t>
      </w:r>
      <w:r>
        <w:rPr>
          <w:b/>
          <w:color w:val="000000"/>
          <w:spacing w:val="4"/>
        </w:rPr>
        <w:t>,</w:t>
      </w:r>
      <w:r w:rsidRPr="008D4919">
        <w:rPr>
          <w:b/>
          <w:color w:val="000000"/>
          <w:spacing w:val="4"/>
        </w:rPr>
        <w:t xml:space="preserve"> </w:t>
      </w:r>
      <w:r w:rsidRPr="008D4919">
        <w:rPr>
          <w:b/>
        </w:rPr>
        <w:t>ЕКАТТЕ 07394</w:t>
      </w:r>
      <w:r w:rsidRPr="008D4919">
        <w:rPr>
          <w:b/>
          <w:color w:val="000000"/>
          <w:spacing w:val="4"/>
        </w:rPr>
        <w:t>, общ. Долни чифлик, обл.Варна</w:t>
      </w:r>
      <w:r w:rsidRPr="008D4919">
        <w:rPr>
          <w:color w:val="000000"/>
          <w:spacing w:val="4"/>
        </w:rPr>
        <w:t>.</w:t>
      </w:r>
    </w:p>
    <w:p w:rsidR="00E96792" w:rsidRPr="008D4919" w:rsidRDefault="00E96792" w:rsidP="00354DB1">
      <w:pPr>
        <w:tabs>
          <w:tab w:val="left" w:pos="1800"/>
        </w:tabs>
        <w:jc w:val="both"/>
      </w:pPr>
      <w:r w:rsidRPr="008D4919"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</w:t>
      </w:r>
      <w:r w:rsidRPr="008D4919">
        <w:rPr>
          <w:b/>
        </w:rPr>
        <w:t>с.Бърдарево</w:t>
      </w:r>
      <w:r w:rsidRPr="008D4919">
        <w:t>, ЕКАТТЕ 07394, обл. Варна се заплащат от съответния ползвател по банкова сметка за чужди сре</w:t>
      </w:r>
      <w:r>
        <w:t>дства на ОД “Земеделие” ВАРНА :</w:t>
      </w:r>
    </w:p>
    <w:p w:rsidR="00E96792" w:rsidRPr="008D4919" w:rsidRDefault="00E96792" w:rsidP="00354DB1">
      <w:pPr>
        <w:tabs>
          <w:tab w:val="left" w:pos="1800"/>
        </w:tabs>
        <w:ind w:firstLine="2160"/>
        <w:jc w:val="both"/>
        <w:rPr>
          <w:b/>
          <w:lang w:val="en-US"/>
        </w:rPr>
      </w:pPr>
    </w:p>
    <w:p w:rsidR="00E96792" w:rsidRPr="008D4919" w:rsidRDefault="00E96792" w:rsidP="00354DB1">
      <w:pPr>
        <w:tabs>
          <w:tab w:val="left" w:pos="1800"/>
        </w:tabs>
        <w:ind w:firstLine="2160"/>
        <w:jc w:val="both"/>
        <w:rPr>
          <w:b/>
        </w:rPr>
      </w:pPr>
      <w:r w:rsidRPr="008D4919">
        <w:rPr>
          <w:b/>
        </w:rPr>
        <w:t>Банка: УНИКРЕДИТ БУЛБАНК</w:t>
      </w:r>
    </w:p>
    <w:p w:rsidR="00E96792" w:rsidRPr="008D4919" w:rsidRDefault="00E96792" w:rsidP="00354DB1">
      <w:pPr>
        <w:tabs>
          <w:tab w:val="left" w:pos="1800"/>
        </w:tabs>
        <w:ind w:firstLine="2160"/>
        <w:jc w:val="both"/>
        <w:rPr>
          <w:b/>
          <w:lang w:val="ru-RU"/>
        </w:rPr>
      </w:pPr>
      <w:r w:rsidRPr="008D4919">
        <w:rPr>
          <w:b/>
        </w:rPr>
        <w:t xml:space="preserve">Банков код: </w:t>
      </w:r>
      <w:r w:rsidRPr="008D4919">
        <w:rPr>
          <w:b/>
          <w:lang w:val="en-US"/>
        </w:rPr>
        <w:t>UNCRBGSF</w:t>
      </w:r>
    </w:p>
    <w:p w:rsidR="00E96792" w:rsidRPr="008D4919" w:rsidRDefault="00E96792" w:rsidP="00354DB1">
      <w:pPr>
        <w:tabs>
          <w:tab w:val="left" w:pos="1800"/>
        </w:tabs>
        <w:jc w:val="both"/>
      </w:pPr>
      <w:r w:rsidRPr="008D4919">
        <w:rPr>
          <w:b/>
        </w:rPr>
        <w:t xml:space="preserve">                                    Банкова сметка (</w:t>
      </w:r>
      <w:r w:rsidRPr="008D4919">
        <w:rPr>
          <w:b/>
          <w:lang w:val="en-US"/>
        </w:rPr>
        <w:t>IBAN</w:t>
      </w:r>
      <w:r w:rsidRPr="008D4919">
        <w:rPr>
          <w:b/>
        </w:rPr>
        <w:t>):</w:t>
      </w:r>
      <w:r w:rsidRPr="008D4919">
        <w:rPr>
          <w:b/>
          <w:lang w:val="ru-RU"/>
        </w:rPr>
        <w:t xml:space="preserve"> </w:t>
      </w:r>
      <w:r w:rsidRPr="008D4919">
        <w:rPr>
          <w:b/>
          <w:lang w:val="en-US"/>
        </w:rPr>
        <w:t>BG35UNCR70003319723172</w:t>
      </w:r>
    </w:p>
    <w:p w:rsidR="00E96792" w:rsidRPr="008D4919" w:rsidRDefault="00E96792" w:rsidP="008D4919">
      <w:pPr>
        <w:tabs>
          <w:tab w:val="left" w:pos="1800"/>
        </w:tabs>
        <w:jc w:val="both"/>
        <w:rPr>
          <w:b/>
        </w:rPr>
      </w:pPr>
    </w:p>
    <w:p w:rsidR="00E96792" w:rsidRDefault="00E96792" w:rsidP="008D4919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Pr="008D4919">
        <w:rPr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E96792" w:rsidRPr="008D4919" w:rsidRDefault="00E96792" w:rsidP="008D4919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Pr="008D4919"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8D4919">
          <w:rPr>
            <w:rStyle w:val="Hyperlink"/>
          </w:rPr>
          <w:t>чл. 37в, ал. 4 ЗСПЗЗ</w:t>
        </w:r>
      </w:hyperlink>
      <w:r w:rsidRPr="008D4919"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8D4919">
          <w:rPr>
            <w:rStyle w:val="Hyperlink"/>
          </w:rPr>
          <w:t>чл. 37в, ал. 1 ЗСПЗЗ</w:t>
        </w:r>
      </w:hyperlink>
      <w:r w:rsidRPr="008D4919"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E96792" w:rsidRPr="008D4919" w:rsidRDefault="00E96792" w:rsidP="00354DB1">
      <w:pPr>
        <w:pStyle w:val="NormalWeb"/>
        <w:ind w:firstLine="360"/>
        <w:rPr>
          <w:color w:val="auto"/>
        </w:rPr>
      </w:pPr>
      <w:r w:rsidRPr="008D4919">
        <w:rPr>
          <w:color w:val="auto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8D4919">
          <w:rPr>
            <w:rStyle w:val="Hyperlink"/>
            <w:color w:val="auto"/>
          </w:rPr>
          <w:t>чл. 37в, ал. 16 ЗСПЗЗ</w:t>
        </w:r>
      </w:hyperlink>
      <w:r w:rsidRPr="008D4919">
        <w:rPr>
          <w:color w:val="auto"/>
        </w:rPr>
        <w:t>.</w:t>
      </w:r>
    </w:p>
    <w:p w:rsidR="00E96792" w:rsidRPr="008D4919" w:rsidRDefault="00E96792" w:rsidP="00354DB1">
      <w:pPr>
        <w:pStyle w:val="NormalWeb"/>
        <w:ind w:firstLine="360"/>
        <w:rPr>
          <w:color w:val="auto"/>
        </w:rPr>
      </w:pPr>
      <w:r w:rsidRPr="008D4919">
        <w:rPr>
          <w:color w:val="auto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E96792" w:rsidRPr="008D4919" w:rsidRDefault="00E96792" w:rsidP="00354DB1">
      <w:pPr>
        <w:pStyle w:val="NormalWeb"/>
        <w:ind w:firstLine="540"/>
        <w:rPr>
          <w:color w:val="auto"/>
        </w:rPr>
      </w:pPr>
      <w:r w:rsidRPr="008D4919">
        <w:rPr>
          <w:color w:val="auto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E96792" w:rsidRPr="008D4919" w:rsidRDefault="00E96792" w:rsidP="00354DB1">
      <w:pPr>
        <w:pStyle w:val="NormalWeb"/>
        <w:ind w:firstLine="540"/>
        <w:rPr>
          <w:color w:val="auto"/>
        </w:rPr>
      </w:pPr>
      <w:r w:rsidRPr="008D4919">
        <w:rPr>
          <w:color w:val="auto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E96792" w:rsidRPr="008D4919" w:rsidRDefault="00E96792" w:rsidP="00354DB1">
      <w:pPr>
        <w:pStyle w:val="NormalWeb"/>
        <w:ind w:firstLine="540"/>
        <w:rPr>
          <w:color w:val="auto"/>
        </w:rPr>
      </w:pPr>
      <w:r w:rsidRPr="008D4919">
        <w:rPr>
          <w:color w:val="auto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E96792" w:rsidRDefault="00E96792" w:rsidP="008D4919">
      <w:pPr>
        <w:pStyle w:val="NormalWeb"/>
        <w:ind w:firstLine="540"/>
        <w:rPr>
          <w:color w:val="auto"/>
        </w:rPr>
      </w:pPr>
      <w:r w:rsidRPr="008D4919">
        <w:rPr>
          <w:color w:val="auto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8D4919">
          <w:rPr>
            <w:rStyle w:val="Hyperlink"/>
            <w:color w:val="auto"/>
          </w:rPr>
          <w:t>Закона за подпомагане на земеделските производители</w:t>
        </w:r>
      </w:hyperlink>
      <w:r w:rsidRPr="008D4919">
        <w:rPr>
          <w:color w:val="auto"/>
        </w:rPr>
        <w:t>, при условие че е извършено плащане в 3-месечен срок от възникването на правното ос</w:t>
      </w:r>
      <w:r>
        <w:rPr>
          <w:color w:val="auto"/>
        </w:rPr>
        <w:t>нование за ползване на имотите.</w:t>
      </w:r>
    </w:p>
    <w:p w:rsidR="00E96792" w:rsidRDefault="00E96792" w:rsidP="008D4919">
      <w:pPr>
        <w:pStyle w:val="NormalWeb"/>
        <w:ind w:firstLine="708"/>
      </w:pPr>
      <w:r w:rsidRPr="008D4919">
        <w:t>Съгласно чл.37в, ал.7 от ЗСПЗЗ, ползвател на земеделски земи, на който със заповедта 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E96792" w:rsidRDefault="00E96792" w:rsidP="008D4919">
      <w:pPr>
        <w:pStyle w:val="NormalWeb"/>
        <w:ind w:firstLine="708"/>
      </w:pPr>
      <w:r w:rsidRPr="008D4919">
        <w:t xml:space="preserve">Настоящата заповед, заедно с окончателния регистър и </w:t>
      </w:r>
      <w:r w:rsidRPr="008D4919">
        <w:rPr>
          <w:spacing w:val="4"/>
        </w:rPr>
        <w:t>карта на ползването</w:t>
      </w:r>
      <w:r w:rsidRPr="008D4919">
        <w:t xml:space="preserve"> да се обяви в сградата на кметството на с. Бърдарево, Община Долни чифлик и  на Общинска служба по земеделие-Долни чифлик и да се публикува на интернет страниците на Община Долни чифлик и на Областна Дирекция „Земеделие” - Варна.</w:t>
      </w:r>
    </w:p>
    <w:p w:rsidR="00E96792" w:rsidRPr="008D4919" w:rsidRDefault="00E96792" w:rsidP="008D4919">
      <w:pPr>
        <w:pStyle w:val="NormalWeb"/>
        <w:ind w:firstLine="708"/>
        <w:rPr>
          <w:color w:val="auto"/>
        </w:rPr>
      </w:pPr>
      <w:r w:rsidRPr="008D4919">
        <w:t xml:space="preserve">Заповедта може да се обжалва пред </w:t>
      </w:r>
      <w:r>
        <w:t xml:space="preserve">Министъра на земеделието, храните и горите </w:t>
      </w:r>
      <w:r w:rsidRPr="008D4919">
        <w:t>по реда на чл.81 и сл. от  Административно процесуалния кодекс /АПК/ или пред Районен съд- Варна по реда на чл.145 и сл.от АПК, във връзка с § 19, ал.1 от ЗИД на АПК.</w:t>
      </w:r>
    </w:p>
    <w:p w:rsidR="00E96792" w:rsidRPr="008D4919" w:rsidRDefault="00E96792" w:rsidP="00354DB1">
      <w:pPr>
        <w:tabs>
          <w:tab w:val="left" w:pos="1800"/>
        </w:tabs>
        <w:jc w:val="both"/>
      </w:pPr>
      <w:r w:rsidRPr="008D4919">
        <w:t xml:space="preserve">           Жалбата се подава в 14-дневен срок от съобщаването чрез Областна дирекция „Земеделие” – Варна до </w:t>
      </w:r>
      <w:r>
        <w:t>Министъра на земеделието, храните и горите</w:t>
      </w:r>
      <w:r w:rsidRPr="008D4919">
        <w:t>, съответно до Районен съд - Варна.</w:t>
      </w:r>
    </w:p>
    <w:p w:rsidR="00E96792" w:rsidRPr="008D4919" w:rsidRDefault="00E96792" w:rsidP="00354DB1">
      <w:pPr>
        <w:tabs>
          <w:tab w:val="left" w:pos="1800"/>
        </w:tabs>
        <w:jc w:val="both"/>
        <w:rPr>
          <w:color w:val="000000"/>
        </w:rPr>
      </w:pPr>
      <w:r w:rsidRPr="008D4919">
        <w:t xml:space="preserve">           Обжалването на заповедта не спира изпълнението й.</w:t>
      </w:r>
    </w:p>
    <w:p w:rsidR="00E96792" w:rsidRPr="008D4919" w:rsidRDefault="00E96792" w:rsidP="00354DB1">
      <w:pPr>
        <w:tabs>
          <w:tab w:val="left" w:pos="1800"/>
        </w:tabs>
        <w:jc w:val="both"/>
        <w:rPr>
          <w:color w:val="000000"/>
        </w:rPr>
      </w:pPr>
    </w:p>
    <w:p w:rsidR="00E96792" w:rsidRDefault="00E96792" w:rsidP="00354DB1">
      <w:pPr>
        <w:ind w:left="4260" w:firstLine="60"/>
        <w:rPr>
          <w:b/>
          <w:lang w:val="ru-RU"/>
        </w:rPr>
      </w:pPr>
      <w:r w:rsidRPr="008D4919">
        <w:rPr>
          <w:b/>
          <w:lang w:val="ru-RU"/>
        </w:rPr>
        <w:t xml:space="preserve">     </w:t>
      </w:r>
    </w:p>
    <w:p w:rsidR="00E96792" w:rsidRDefault="00E96792" w:rsidP="00354DB1">
      <w:pPr>
        <w:ind w:left="4260" w:firstLine="60"/>
        <w:rPr>
          <w:b/>
          <w:lang w:val="ru-RU"/>
        </w:rPr>
      </w:pPr>
    </w:p>
    <w:p w:rsidR="00E96792" w:rsidRDefault="00E96792" w:rsidP="00354DB1">
      <w:pPr>
        <w:ind w:left="4260" w:firstLine="60"/>
        <w:rPr>
          <w:b/>
          <w:lang w:val="ru-RU"/>
        </w:rPr>
      </w:pPr>
    </w:p>
    <w:p w:rsidR="00E96792" w:rsidRDefault="00E96792" w:rsidP="00354DB1">
      <w:pPr>
        <w:ind w:left="4260" w:firstLine="60"/>
        <w:rPr>
          <w:b/>
          <w:lang w:val="ru-RU"/>
        </w:rPr>
      </w:pPr>
    </w:p>
    <w:p w:rsidR="00E96792" w:rsidRPr="008D4919" w:rsidRDefault="00E96792" w:rsidP="00354DB1">
      <w:pPr>
        <w:ind w:left="4260" w:firstLine="60"/>
        <w:rPr>
          <w:b/>
        </w:rPr>
      </w:pPr>
      <w:r w:rsidRPr="008D4919">
        <w:rPr>
          <w:b/>
          <w:lang w:val="ru-RU"/>
        </w:rPr>
        <w:t xml:space="preserve"> ДИРЕКТОР:                 </w:t>
      </w:r>
      <w:r w:rsidRPr="008D4919">
        <w:rPr>
          <w:b/>
        </w:rPr>
        <w:t>/П/</w:t>
      </w:r>
    </w:p>
    <w:p w:rsidR="00E96792" w:rsidRPr="008D4919" w:rsidRDefault="00E96792" w:rsidP="00354DB1">
      <w:pPr>
        <w:ind w:left="3540"/>
        <w:rPr>
          <w:b/>
          <w:lang w:val="ru-RU"/>
        </w:rPr>
      </w:pPr>
      <w:r w:rsidRPr="008D4919">
        <w:rPr>
          <w:b/>
          <w:lang w:val="ru-RU"/>
        </w:rPr>
        <w:tab/>
      </w:r>
      <w:r w:rsidRPr="008D4919">
        <w:rPr>
          <w:b/>
          <w:lang w:val="ru-RU"/>
        </w:rPr>
        <w:tab/>
      </w:r>
      <w:r w:rsidRPr="008D4919">
        <w:rPr>
          <w:b/>
        </w:rPr>
        <w:t xml:space="preserve">               </w:t>
      </w:r>
      <w:r w:rsidRPr="008D4919">
        <w:rPr>
          <w:b/>
          <w:lang w:val="ru-RU"/>
        </w:rPr>
        <w:t>/</w:t>
      </w:r>
      <w:r>
        <w:rPr>
          <w:b/>
          <w:lang w:val="ru-RU"/>
        </w:rPr>
        <w:t>РАДОСЛАВ ЙОВКОВ</w:t>
      </w:r>
      <w:r w:rsidRPr="008D4919">
        <w:rPr>
          <w:b/>
          <w:lang w:val="ru-RU"/>
        </w:rPr>
        <w:t xml:space="preserve"> /</w:t>
      </w:r>
    </w:p>
    <w:p w:rsidR="00E96792" w:rsidRPr="008D4919" w:rsidRDefault="00E96792" w:rsidP="00354DB1">
      <w:pPr>
        <w:ind w:left="3540"/>
        <w:rPr>
          <w:b/>
          <w:lang w:val="ru-RU"/>
        </w:rPr>
      </w:pPr>
    </w:p>
    <w:p w:rsidR="00E96792" w:rsidRDefault="00E96792" w:rsidP="00354DB1">
      <w:pPr>
        <w:rPr>
          <w:b/>
        </w:rPr>
      </w:pPr>
    </w:p>
    <w:p w:rsidR="00E96792" w:rsidRPr="00436818" w:rsidRDefault="00E96792" w:rsidP="00C779D3">
      <w:pPr>
        <w:tabs>
          <w:tab w:val="left" w:pos="5220"/>
        </w:tabs>
        <w:ind w:right="-720"/>
        <w:jc w:val="both"/>
        <w:rPr>
          <w:i/>
        </w:rPr>
      </w:pPr>
      <w:r>
        <w:rPr>
          <w:i/>
        </w:rPr>
        <w:t>Е</w:t>
      </w:r>
      <w:r w:rsidRPr="00436818">
        <w:rPr>
          <w:i/>
        </w:rPr>
        <w:t xml:space="preserve">А/ </w:t>
      </w:r>
      <w:r>
        <w:rPr>
          <w:i/>
        </w:rPr>
        <w:t>ОСЗ-Долни чифлик</w:t>
      </w:r>
      <w:r w:rsidRPr="00436818">
        <w:rPr>
          <w:i/>
        </w:rPr>
        <w:t xml:space="preserve"> </w:t>
      </w:r>
    </w:p>
    <w:p w:rsidR="00E96792" w:rsidRDefault="00E96792" w:rsidP="00354DB1">
      <w:pPr>
        <w:rPr>
          <w:b/>
        </w:rPr>
      </w:pPr>
    </w:p>
    <w:p w:rsidR="00E96792" w:rsidRDefault="00E96792" w:rsidP="002E28FA">
      <w:pPr>
        <w:jc w:val="both"/>
        <w:rPr>
          <w:b/>
          <w:color w:val="FF0000"/>
          <w:sz w:val="22"/>
          <w:szCs w:val="22"/>
        </w:rPr>
      </w:pPr>
    </w:p>
    <w:p w:rsidR="00E96792" w:rsidRDefault="00E96792" w:rsidP="002E28FA">
      <w:pPr>
        <w:jc w:val="both"/>
        <w:rPr>
          <w:b/>
          <w:color w:val="FF0000"/>
          <w:sz w:val="22"/>
          <w:szCs w:val="22"/>
        </w:rPr>
      </w:pPr>
    </w:p>
    <w:p w:rsidR="00E96792" w:rsidRDefault="00E96792" w:rsidP="00CE0DAB">
      <w:pPr>
        <w:jc w:val="center"/>
        <w:rPr>
          <w:b/>
          <w:lang w:val="ru-RU"/>
        </w:rPr>
      </w:pPr>
    </w:p>
    <w:p w:rsidR="00E96792" w:rsidRDefault="00E96792" w:rsidP="00CE0DAB">
      <w:pPr>
        <w:jc w:val="center"/>
        <w:rPr>
          <w:b/>
          <w:lang w:val="ru-RU"/>
        </w:rPr>
      </w:pPr>
    </w:p>
    <w:p w:rsidR="00E96792" w:rsidRDefault="00E96792" w:rsidP="00CE0DAB">
      <w:pPr>
        <w:jc w:val="center"/>
        <w:rPr>
          <w:b/>
          <w:lang w:val="ru-RU"/>
        </w:rPr>
      </w:pPr>
    </w:p>
    <w:p w:rsidR="00E96792" w:rsidRDefault="00E96792" w:rsidP="00CE0DAB">
      <w:pPr>
        <w:jc w:val="center"/>
        <w:rPr>
          <w:b/>
          <w:lang w:val="ru-RU"/>
        </w:rPr>
      </w:pPr>
    </w:p>
    <w:p w:rsidR="00E96792" w:rsidRDefault="00E96792" w:rsidP="00CE0DAB">
      <w:pPr>
        <w:jc w:val="center"/>
        <w:rPr>
          <w:b/>
          <w:lang w:val="ru-RU"/>
        </w:rPr>
      </w:pPr>
    </w:p>
    <w:p w:rsidR="00E96792" w:rsidRDefault="00E96792" w:rsidP="00CE0DAB">
      <w:pPr>
        <w:jc w:val="center"/>
        <w:rPr>
          <w:b/>
          <w:lang w:val="ru-RU"/>
        </w:rPr>
      </w:pPr>
    </w:p>
    <w:p w:rsidR="00E96792" w:rsidRDefault="00E96792" w:rsidP="00CE0DAB">
      <w:pPr>
        <w:jc w:val="center"/>
        <w:rPr>
          <w:b/>
          <w:lang w:val="ru-RU"/>
        </w:rPr>
      </w:pPr>
    </w:p>
    <w:p w:rsidR="00E96792" w:rsidRDefault="00E96792" w:rsidP="00CE0DAB">
      <w:pPr>
        <w:jc w:val="center"/>
        <w:rPr>
          <w:b/>
          <w:lang w:val="ru-RU"/>
        </w:rPr>
      </w:pPr>
    </w:p>
    <w:p w:rsidR="00E96792" w:rsidRDefault="00E96792" w:rsidP="00CE0DAB">
      <w:pPr>
        <w:jc w:val="center"/>
        <w:rPr>
          <w:b/>
          <w:lang w:val="ru-RU"/>
        </w:rPr>
      </w:pPr>
    </w:p>
    <w:p w:rsidR="00E96792" w:rsidRDefault="00E96792" w:rsidP="00CE0DAB">
      <w:pPr>
        <w:jc w:val="center"/>
        <w:rPr>
          <w:b/>
          <w:lang w:val="ru-RU"/>
        </w:rPr>
      </w:pPr>
    </w:p>
    <w:p w:rsidR="00E96792" w:rsidRDefault="00E96792" w:rsidP="00CE0DAB">
      <w:pPr>
        <w:jc w:val="center"/>
        <w:rPr>
          <w:b/>
          <w:lang w:val="ru-RU"/>
        </w:rPr>
      </w:pPr>
    </w:p>
    <w:p w:rsidR="00E96792" w:rsidRDefault="00E96792" w:rsidP="00CE0DAB">
      <w:pPr>
        <w:jc w:val="center"/>
        <w:rPr>
          <w:b/>
          <w:lang w:val="ru-RU"/>
        </w:rPr>
      </w:pPr>
    </w:p>
    <w:p w:rsidR="00E96792" w:rsidRDefault="00E96792" w:rsidP="00CE0DAB">
      <w:pPr>
        <w:jc w:val="center"/>
        <w:rPr>
          <w:b/>
          <w:lang w:val="ru-RU"/>
        </w:rPr>
      </w:pPr>
    </w:p>
    <w:p w:rsidR="00E96792" w:rsidRDefault="00E96792" w:rsidP="00CE0DAB">
      <w:pPr>
        <w:jc w:val="center"/>
        <w:rPr>
          <w:b/>
          <w:lang w:val="en-US"/>
        </w:rPr>
      </w:pPr>
    </w:p>
    <w:p w:rsidR="00E96792" w:rsidRDefault="00E96792" w:rsidP="00CE0DAB">
      <w:pPr>
        <w:jc w:val="center"/>
        <w:rPr>
          <w:b/>
          <w:lang w:val="en-US"/>
        </w:rPr>
      </w:pPr>
    </w:p>
    <w:p w:rsidR="00E96792" w:rsidRDefault="00E96792" w:rsidP="00CE0DAB">
      <w:pPr>
        <w:jc w:val="center"/>
        <w:rPr>
          <w:b/>
          <w:lang w:val="en-US"/>
        </w:rPr>
      </w:pPr>
    </w:p>
    <w:p w:rsidR="00E96792" w:rsidRDefault="00E96792" w:rsidP="00CE0DAB">
      <w:pPr>
        <w:jc w:val="center"/>
        <w:rPr>
          <w:b/>
          <w:lang w:val="en-US"/>
        </w:rPr>
      </w:pPr>
    </w:p>
    <w:p w:rsidR="00E96792" w:rsidRDefault="00E96792" w:rsidP="00CE0DAB">
      <w:pPr>
        <w:jc w:val="center"/>
        <w:rPr>
          <w:b/>
          <w:lang w:val="en-US"/>
        </w:rPr>
      </w:pPr>
    </w:p>
    <w:p w:rsidR="00E96792" w:rsidRDefault="00E96792" w:rsidP="00CE0DAB">
      <w:pPr>
        <w:jc w:val="center"/>
        <w:rPr>
          <w:b/>
          <w:lang w:val="en-US"/>
        </w:rPr>
      </w:pPr>
    </w:p>
    <w:p w:rsidR="00E96792" w:rsidRDefault="00E96792" w:rsidP="00CE0DAB">
      <w:pPr>
        <w:jc w:val="center"/>
        <w:rPr>
          <w:b/>
          <w:lang w:val="en-US"/>
        </w:rPr>
      </w:pPr>
    </w:p>
    <w:p w:rsidR="00E96792" w:rsidRDefault="00E96792" w:rsidP="00CE0DAB">
      <w:pPr>
        <w:jc w:val="center"/>
        <w:rPr>
          <w:b/>
          <w:lang w:val="en-US"/>
        </w:rPr>
      </w:pPr>
    </w:p>
    <w:p w:rsidR="00E96792" w:rsidRDefault="00E96792" w:rsidP="00CE0DAB">
      <w:pPr>
        <w:jc w:val="center"/>
        <w:rPr>
          <w:b/>
          <w:lang w:val="en-US"/>
        </w:rPr>
      </w:pPr>
    </w:p>
    <w:p w:rsidR="00E96792" w:rsidRDefault="00E96792" w:rsidP="00CE0DAB">
      <w:pPr>
        <w:jc w:val="center"/>
        <w:rPr>
          <w:b/>
          <w:lang w:val="en-US"/>
        </w:rPr>
      </w:pPr>
    </w:p>
    <w:p w:rsidR="00E96792" w:rsidRDefault="00E96792" w:rsidP="00CE0DAB">
      <w:pPr>
        <w:jc w:val="center"/>
        <w:rPr>
          <w:b/>
          <w:lang w:val="en-US"/>
        </w:rPr>
      </w:pPr>
    </w:p>
    <w:p w:rsidR="00E96792" w:rsidRDefault="00E96792" w:rsidP="00CE0DAB">
      <w:pPr>
        <w:jc w:val="center"/>
        <w:rPr>
          <w:b/>
          <w:lang w:val="en-US"/>
        </w:rPr>
      </w:pPr>
    </w:p>
    <w:p w:rsidR="00E96792" w:rsidRDefault="00E96792" w:rsidP="00CE0DAB">
      <w:pPr>
        <w:jc w:val="center"/>
        <w:rPr>
          <w:b/>
          <w:lang w:val="en-US"/>
        </w:rPr>
      </w:pPr>
    </w:p>
    <w:p w:rsidR="00E96792" w:rsidRDefault="00E96792" w:rsidP="00CE0DAB">
      <w:pPr>
        <w:jc w:val="center"/>
        <w:rPr>
          <w:b/>
          <w:lang w:val="en-US"/>
        </w:rPr>
      </w:pPr>
    </w:p>
    <w:p w:rsidR="00E96792" w:rsidRDefault="00E96792" w:rsidP="00CE0DAB">
      <w:pPr>
        <w:jc w:val="center"/>
        <w:rPr>
          <w:b/>
          <w:lang w:val="en-US"/>
        </w:rPr>
      </w:pPr>
    </w:p>
    <w:p w:rsidR="00E96792" w:rsidRDefault="00E96792" w:rsidP="00CE0DAB">
      <w:pPr>
        <w:jc w:val="center"/>
        <w:rPr>
          <w:b/>
          <w:lang w:val="en-US"/>
        </w:rPr>
      </w:pPr>
    </w:p>
    <w:p w:rsidR="00E96792" w:rsidRDefault="00E96792" w:rsidP="00CE0DAB">
      <w:pPr>
        <w:jc w:val="center"/>
        <w:rPr>
          <w:b/>
        </w:rPr>
      </w:pPr>
    </w:p>
    <w:p w:rsidR="00E96792" w:rsidRDefault="00E96792" w:rsidP="00CE0DAB">
      <w:pPr>
        <w:jc w:val="center"/>
        <w:rPr>
          <w:b/>
        </w:rPr>
      </w:pPr>
    </w:p>
    <w:p w:rsidR="00E96792" w:rsidRPr="00BB613B" w:rsidRDefault="00E96792" w:rsidP="00CE0DAB">
      <w:pPr>
        <w:jc w:val="center"/>
        <w:rPr>
          <w:b/>
        </w:rPr>
      </w:pPr>
    </w:p>
    <w:p w:rsidR="00E96792" w:rsidRPr="001E4644" w:rsidRDefault="00E96792" w:rsidP="00CE0DAB">
      <w:pPr>
        <w:jc w:val="center"/>
        <w:rPr>
          <w:b/>
        </w:rPr>
      </w:pPr>
    </w:p>
    <w:p w:rsidR="00E96792" w:rsidRPr="00312E94" w:rsidRDefault="00E96792" w:rsidP="00CE0DAB">
      <w:pPr>
        <w:jc w:val="center"/>
        <w:rPr>
          <w:b/>
          <w:lang w:val="ru-RU"/>
        </w:rPr>
      </w:pPr>
      <w:r w:rsidRPr="00312E94">
        <w:rPr>
          <w:b/>
          <w:lang w:val="ru-RU"/>
        </w:rPr>
        <w:t>ПРИЛОЖЕНИЕ №1</w:t>
      </w:r>
    </w:p>
    <w:p w:rsidR="00E96792" w:rsidRPr="00312E94" w:rsidRDefault="00E96792" w:rsidP="00CE0DAB">
      <w:pPr>
        <w:pStyle w:val="Header"/>
        <w:jc w:val="center"/>
        <w:rPr>
          <w:spacing w:val="20"/>
          <w:sz w:val="17"/>
        </w:rPr>
      </w:pPr>
    </w:p>
    <w:p w:rsidR="00E96792" w:rsidRPr="00312E94" w:rsidRDefault="00E96792" w:rsidP="00CE0DAB">
      <w:pPr>
        <w:jc w:val="center"/>
        <w:rPr>
          <w:b/>
          <w:sz w:val="22"/>
          <w:szCs w:val="22"/>
        </w:rPr>
      </w:pPr>
      <w:r w:rsidRPr="00312E94">
        <w:rPr>
          <w:b/>
          <w:sz w:val="22"/>
          <w:szCs w:val="22"/>
        </w:rPr>
        <w:t xml:space="preserve">към </w:t>
      </w:r>
      <w:r>
        <w:rPr>
          <w:b/>
          <w:sz w:val="22"/>
          <w:szCs w:val="22"/>
        </w:rPr>
        <w:t xml:space="preserve">Заповед </w:t>
      </w:r>
      <w:r w:rsidRPr="00312E94">
        <w:rPr>
          <w:b/>
        </w:rPr>
        <w:t>№</w:t>
      </w:r>
      <w:r>
        <w:rPr>
          <w:b/>
        </w:rPr>
        <w:t xml:space="preserve"> </w:t>
      </w:r>
      <w:r w:rsidRPr="00312E94">
        <w:rPr>
          <w:b/>
        </w:rPr>
        <w:t>РД</w:t>
      </w:r>
      <w:r>
        <w:rPr>
          <w:b/>
        </w:rPr>
        <w:t>-21-04-226/30.09.2021г.</w:t>
      </w:r>
      <w:r w:rsidRPr="00312E94">
        <w:rPr>
          <w:b/>
        </w:rPr>
        <w:t xml:space="preserve"> </w:t>
      </w:r>
    </w:p>
    <w:p w:rsidR="00E96792" w:rsidRPr="008D4919" w:rsidRDefault="00E96792" w:rsidP="008D4919">
      <w:pPr>
        <w:jc w:val="both"/>
        <w:rPr>
          <w:lang w:val="ru-RU"/>
        </w:rPr>
      </w:pPr>
    </w:p>
    <w:p w:rsidR="00E96792" w:rsidRDefault="00E96792" w:rsidP="008D4919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/>
        </w:rPr>
      </w:pPr>
      <w:r w:rsidRPr="00312E94">
        <w:t xml:space="preserve">Съгласно сключеното доброволно споразумение </w:t>
      </w:r>
      <w:r>
        <w:rPr>
          <w:b/>
        </w:rPr>
        <w:t xml:space="preserve">за землището на с.Бърдарево в </w:t>
      </w:r>
      <w:r w:rsidRPr="00312E94">
        <w:rPr>
          <w:b/>
        </w:rPr>
        <w:t>определените масиви за ползване попадат имоти с НТП „полски път”, собственост на Община Долни чифлик, както следва:</w:t>
      </w:r>
    </w:p>
    <w:p w:rsidR="00E96792" w:rsidRPr="00C779D3" w:rsidRDefault="00E96792" w:rsidP="00CE0DAB">
      <w:pPr>
        <w:spacing w:line="360" w:lineRule="auto"/>
        <w:rPr>
          <w:lang w:val="en-US"/>
        </w:rPr>
      </w:pPr>
    </w:p>
    <w:p w:rsidR="00E96792" w:rsidRDefault="00E96792" w:rsidP="00CE0DAB">
      <w:pPr>
        <w:autoSpaceDE w:val="0"/>
        <w:autoSpaceDN w:val="0"/>
        <w:adjustRightInd w:val="0"/>
        <w:jc w:val="center"/>
        <w:rPr>
          <w:b/>
          <w:sz w:val="22"/>
          <w:szCs w:val="22"/>
          <w:lang w:val="en-US"/>
        </w:rPr>
      </w:pPr>
      <w:r w:rsidRPr="00312E94">
        <w:rPr>
          <w:b/>
          <w:sz w:val="22"/>
          <w:szCs w:val="22"/>
        </w:rPr>
        <w:t xml:space="preserve">СПИСЪК НА ИМОТИТЕ ПОЛСКИ ПЪТИЩА ПО </w:t>
      </w:r>
      <w:r>
        <w:rPr>
          <w:b/>
          <w:sz w:val="22"/>
          <w:szCs w:val="22"/>
        </w:rPr>
        <w:t>НОМЕРА НА ИМОТИ И ПОЛЗВАТЕЛИ</w:t>
      </w:r>
    </w:p>
    <w:p w:rsidR="00E96792" w:rsidRPr="00BE605A" w:rsidRDefault="00E96792" w:rsidP="00CE0DAB">
      <w:pPr>
        <w:autoSpaceDE w:val="0"/>
        <w:autoSpaceDN w:val="0"/>
        <w:adjustRightInd w:val="0"/>
        <w:jc w:val="center"/>
        <w:rPr>
          <w:b/>
          <w:sz w:val="22"/>
          <w:szCs w:val="22"/>
          <w:lang w:val="en-US"/>
        </w:rPr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2283"/>
        <w:gridCol w:w="1428"/>
        <w:gridCol w:w="1124"/>
        <w:gridCol w:w="1101"/>
        <w:gridCol w:w="2740"/>
        <w:gridCol w:w="1262"/>
      </w:tblGrid>
      <w:tr w:rsidR="00E96792" w:rsidRPr="00BE605A" w:rsidTr="00BE605A">
        <w:trPr>
          <w:trHeight w:val="6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Ползвател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 xml:space="preserve">№ на имот по </w:t>
            </w:r>
            <w:r>
              <w:rPr>
                <w:b/>
                <w:bCs/>
                <w:color w:val="000000"/>
                <w:sz w:val="20"/>
                <w:szCs w:val="20"/>
                <w:lang w:eastAsia="bg-BG"/>
              </w:rPr>
              <w:t>КК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Ползвана площ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Площ на имота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Собственик-име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792" w:rsidRPr="00BE605A" w:rsidRDefault="00E96792" w:rsidP="00BE605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НТП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АГРАРРОЕВЕООД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07394.40.67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1,097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6,867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1,097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07394.46.321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1,349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3,922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07394.47.321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1,029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2,030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07394.46.319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0,853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1,501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07394.49.87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0,697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1,193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07394.48.81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0,572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2,310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07394.48.325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0,334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0,896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07394.49.100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0,290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0,736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07394.47.321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0,116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2,030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5,240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БАЛКАНАГРО 2008ООД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07394.38.253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0,682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1,509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БАЛКАНАГРО 2008ООД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07394.38.284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0,439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0,769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БАЛКАНАГРО 2008ООД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07394.47.321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0,375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2,030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БАЛКАНАГРО 2008ООД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07394.48.81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0,325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2,310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БАЛКАНАГРО 2008ООД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07394.46.319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0,290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1,501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БАЛКАНАГРО 2008ООД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07394.38.264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0,205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0,550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2,316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07394.68.244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0,839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4,564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0,839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07394.67.231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4,203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19,180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07394.61.167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3,021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8,802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07394.61.167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2,666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8,802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07394.66.227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2,471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2,624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07394.60.376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1,952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2,902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07394.60.378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1,809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2,747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07394.63.905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1,720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3,346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07394.60.999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1,667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1,686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07394.61.225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1,618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6,878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07394.67.234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1,578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1,656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07394.61.225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1,411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6,878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07394.63.202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1,312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1,353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07394.61.956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1,077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1,282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07394.65.225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0,931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1,468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07394.60.998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0,925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0,955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07394.66.501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0,795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0,973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07394.67.235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0,789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6,727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07394.60.374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0,788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3,796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07394.60.42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0,724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6,747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07394.65.224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0,719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1,602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07394.65.223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0,719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12,092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07394.67.502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0,701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0,792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07394.60.42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0,631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6,747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07394.63.905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0,587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3,346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07394.63.216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0,537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1,746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07394.65.223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0,531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12,092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07394.66.225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0,520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0,954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07394.61.167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0,470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8,802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07394.49.100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0,404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0,736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07394.67.226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0,363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5,897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07394.63.190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0,351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4,307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07394.70.225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0,331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2,451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07394.60.42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0,322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6,747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07394.65.224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0,241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1,602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07394.68.225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0,229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4,062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07394.62.184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0,228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0,955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07394.66.226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0,217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3,613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07394.63.185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0,215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1,482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07394.63.201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0,182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5,679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07394.63.190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0,166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4,307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07394.39.65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0,117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1,997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07394.68.225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0,104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4,062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40,342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СТЕФАН АНГЕЛОВ СТЕФАНОВ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07394.73.941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0,443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2,913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СТЕФАН АНГЕЛОВ СТЕФАНОВ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07394.70.308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0,361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3,140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СТЕФАН АНГЕЛОВ СТЕФАНОВ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07394.70.225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0,277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2,451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СТЕФАН АНГЕЛОВ СТЕФАНОВ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07394.70.225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0,105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2,451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1,186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ЯНИ ТОМОВ ХРИСТОВ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07394.61.167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1,735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8,802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ЯНИ ТОМОВ ХРИСТОВ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07394.61.225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0,524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6,878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ЯНИ ТОМОВ ХРИСТОВ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07394.60.42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0,183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6,747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ЯНИ ТОМОВ ХРИСТОВ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07394.63.190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0,177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4,307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ЯНИ ТОМОВ ХРИСТОВ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07394.60.374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0,115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3,796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ЯНИ ТОМОВ ХРИСТОВ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07394.63.905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0,103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3,346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96792" w:rsidRPr="00BE605A" w:rsidTr="00BE605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2,837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6792" w:rsidRPr="00BE605A" w:rsidRDefault="00E96792" w:rsidP="00BE605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E605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</w:tbl>
    <w:p w:rsidR="00E96792" w:rsidRPr="00312E94" w:rsidRDefault="00E96792" w:rsidP="00CE0DAB">
      <w:pPr>
        <w:spacing w:line="360" w:lineRule="auto"/>
        <w:ind w:left="2832"/>
      </w:pPr>
    </w:p>
    <w:p w:rsidR="00E96792" w:rsidRPr="00312E94" w:rsidRDefault="00E96792" w:rsidP="00CE0DAB">
      <w:pPr>
        <w:spacing w:line="360" w:lineRule="auto"/>
        <w:rPr>
          <w:b/>
        </w:rPr>
      </w:pPr>
    </w:p>
    <w:p w:rsidR="00E96792" w:rsidRPr="00C779D3" w:rsidRDefault="00E96792" w:rsidP="00CE0DAB">
      <w:pPr>
        <w:spacing w:line="360" w:lineRule="auto"/>
        <w:jc w:val="both"/>
        <w:rPr>
          <w:color w:val="FF6600"/>
        </w:rPr>
      </w:pPr>
      <w:r w:rsidRPr="00312E94">
        <w:rPr>
          <w:b/>
        </w:rPr>
        <w:t xml:space="preserve">Настоящото приложение №1 е неразделна част от </w:t>
      </w:r>
      <w:r w:rsidRPr="00C779D3">
        <w:rPr>
          <w:b/>
        </w:rPr>
        <w:t>Заповед</w:t>
      </w:r>
      <w:r w:rsidRPr="00C779D3">
        <w:rPr>
          <w:b/>
          <w:lang w:val="en-US"/>
        </w:rPr>
        <w:t xml:space="preserve"> </w:t>
      </w:r>
      <w:r w:rsidRPr="00C779D3">
        <w:rPr>
          <w:b/>
        </w:rPr>
        <w:t>№ РД</w:t>
      </w:r>
      <w:r>
        <w:rPr>
          <w:b/>
        </w:rPr>
        <w:t>-21-04-226/30.09.2021г.</w:t>
      </w:r>
    </w:p>
    <w:p w:rsidR="00E96792" w:rsidRDefault="00E96792" w:rsidP="002E28FA">
      <w:pPr>
        <w:jc w:val="both"/>
        <w:rPr>
          <w:b/>
          <w:color w:val="FF0000"/>
          <w:sz w:val="22"/>
          <w:szCs w:val="22"/>
        </w:rPr>
      </w:pPr>
    </w:p>
    <w:p w:rsidR="00E96792" w:rsidRDefault="00E96792" w:rsidP="002E28FA">
      <w:pPr>
        <w:jc w:val="both"/>
        <w:rPr>
          <w:b/>
          <w:color w:val="FF0000"/>
          <w:sz w:val="22"/>
          <w:szCs w:val="22"/>
        </w:rPr>
      </w:pPr>
    </w:p>
    <w:p w:rsidR="00E96792" w:rsidRDefault="00E96792" w:rsidP="002E28FA">
      <w:pPr>
        <w:jc w:val="both"/>
        <w:rPr>
          <w:b/>
          <w:color w:val="FF0000"/>
          <w:sz w:val="22"/>
          <w:szCs w:val="22"/>
        </w:rPr>
      </w:pPr>
    </w:p>
    <w:p w:rsidR="00E96792" w:rsidRDefault="00E96792" w:rsidP="002E28FA">
      <w:pPr>
        <w:jc w:val="both"/>
        <w:rPr>
          <w:b/>
          <w:color w:val="FF0000"/>
          <w:sz w:val="22"/>
          <w:szCs w:val="22"/>
        </w:rPr>
      </w:pPr>
    </w:p>
    <w:p w:rsidR="00E96792" w:rsidRDefault="00E96792" w:rsidP="002E28FA">
      <w:pPr>
        <w:jc w:val="both"/>
        <w:rPr>
          <w:b/>
          <w:color w:val="FF0000"/>
          <w:sz w:val="22"/>
          <w:szCs w:val="22"/>
        </w:rPr>
      </w:pPr>
    </w:p>
    <w:p w:rsidR="00E96792" w:rsidRPr="00354DB1" w:rsidRDefault="00E96792" w:rsidP="00354DB1">
      <w:pPr>
        <w:tabs>
          <w:tab w:val="left" w:pos="709"/>
        </w:tabs>
        <w:spacing w:line="360" w:lineRule="auto"/>
        <w:jc w:val="both"/>
        <w:rPr>
          <w:b/>
        </w:rPr>
      </w:pPr>
    </w:p>
    <w:sectPr w:rsidR="00E96792" w:rsidRPr="00354DB1" w:rsidSect="001033CC">
      <w:footerReference w:type="default" r:id="rId12"/>
      <w:headerReference w:type="first" r:id="rId13"/>
      <w:footerReference w:type="first" r:id="rId14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792" w:rsidRDefault="00E96792" w:rsidP="00043091">
      <w:r>
        <w:separator/>
      </w:r>
    </w:p>
  </w:endnote>
  <w:endnote w:type="continuationSeparator" w:id="0">
    <w:p w:rsidR="00E96792" w:rsidRDefault="00E96792" w:rsidP="00043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792" w:rsidRPr="00433B27" w:rsidRDefault="00E96792" w:rsidP="003F184C">
    <w:pPr>
      <w:pBdr>
        <w:top w:val="single" w:sz="4" w:space="1" w:color="auto"/>
      </w:pBdr>
      <w:jc w:val="center"/>
      <w:rPr>
        <w:rFonts w:ascii="Arial Narrow" w:eastAsia="SimSun" w:hAnsi="Arial Narrow"/>
        <w:spacing w:val="20"/>
        <w:sz w:val="18"/>
        <w:lang w:eastAsia="bg-BG"/>
      </w:rPr>
    </w:pPr>
    <w:r w:rsidRPr="00433B27">
      <w:rPr>
        <w:rFonts w:ascii="Arial Narrow" w:eastAsia="SimSun" w:hAnsi="Arial Narrow"/>
        <w:spacing w:val="20"/>
        <w:sz w:val="18"/>
        <w:lang w:eastAsia="bg-BG"/>
      </w:rPr>
      <w:t>п.</w:t>
    </w:r>
    <w:r w:rsidRPr="00433B27">
      <w:rPr>
        <w:rFonts w:ascii="Arial Narrow" w:eastAsia="SimSun" w:hAnsi="Arial Narrow"/>
        <w:spacing w:val="20"/>
        <w:sz w:val="18"/>
        <w:lang w:val="en-US" w:eastAsia="bg-BG"/>
      </w:rPr>
      <w:t>k</w:t>
    </w:r>
    <w:r w:rsidRPr="00433B27">
      <w:rPr>
        <w:rFonts w:ascii="Arial Narrow" w:eastAsia="SimSun" w:hAnsi="Arial Narrow"/>
        <w:spacing w:val="20"/>
        <w:sz w:val="18"/>
        <w:lang w:eastAsia="bg-BG"/>
      </w:rPr>
      <w:t>. 900</w:t>
    </w:r>
    <w:r>
      <w:rPr>
        <w:rFonts w:ascii="Arial Narrow" w:eastAsia="SimSun" w:hAnsi="Arial Narrow"/>
        <w:spacing w:val="20"/>
        <w:sz w:val="18"/>
        <w:lang w:eastAsia="bg-BG"/>
      </w:rPr>
      <w:t>0, гр. Варна , адрес: ул.“Д-р Пи</w:t>
    </w:r>
    <w:r w:rsidRPr="00433B27">
      <w:rPr>
        <w:rFonts w:ascii="Arial Narrow" w:eastAsia="SimSun" w:hAnsi="Arial Narrow"/>
        <w:spacing w:val="20"/>
        <w:sz w:val="18"/>
        <w:lang w:eastAsia="bg-BG"/>
      </w:rPr>
      <w:t>скюлиев” № 1, телефон: 052/621240, факс: 052/647351</w:t>
    </w:r>
  </w:p>
  <w:p w:rsidR="00E96792" w:rsidRPr="00433B27" w:rsidRDefault="00E96792" w:rsidP="003F184C">
    <w:pPr>
      <w:pStyle w:val="Footer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</w:rPr>
    </w:pPr>
    <w:r w:rsidRPr="00433B27">
      <w:rPr>
        <w:rFonts w:ascii="Arial Narrow" w:eastAsia="SimSun" w:hAnsi="Arial Narrow"/>
        <w:spacing w:val="20"/>
        <w:sz w:val="18"/>
        <w:szCs w:val="18"/>
      </w:rPr>
      <w:t>е</w:t>
    </w:r>
    <w:r w:rsidRPr="00433B27">
      <w:rPr>
        <w:rFonts w:ascii="Arial Narrow" w:eastAsia="SimSun" w:hAnsi="Arial Narrow"/>
        <w:spacing w:val="20"/>
        <w:sz w:val="18"/>
        <w:szCs w:val="18"/>
        <w:lang w:val="en-US"/>
      </w:rPr>
      <w:t>-mail</w:t>
    </w:r>
    <w:r w:rsidRPr="00433B27">
      <w:rPr>
        <w:rFonts w:ascii="Arial Narrow" w:eastAsia="SimSun" w:hAnsi="Arial Narrow"/>
        <w:spacing w:val="20"/>
        <w:sz w:val="18"/>
        <w:szCs w:val="18"/>
      </w:rPr>
      <w:t xml:space="preserve">: </w:t>
    </w:r>
    <w:hyperlink r:id="rId1" w:history="1"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/>
        </w:rPr>
        <w:t>odzg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</w:rPr>
        <w:t>_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/>
        </w:rPr>
        <w:t>var@abv.bg</w:t>
      </w:r>
    </w:hyperlink>
  </w:p>
  <w:p w:rsidR="00E96792" w:rsidRPr="00433B27" w:rsidRDefault="00E96792" w:rsidP="0039461B">
    <w:pPr>
      <w:pStyle w:val="Footer"/>
      <w:pBdr>
        <w:top w:val="single" w:sz="4" w:space="1" w:color="auto"/>
      </w:pBdr>
      <w:jc w:val="right"/>
      <w:rPr>
        <w:rFonts w:ascii="Arial Narrow" w:hAnsi="Arial Narrow"/>
        <w:b/>
        <w:sz w:val="18"/>
        <w:szCs w:val="18"/>
      </w:rPr>
    </w:pPr>
    <w:r w:rsidRPr="00433B27">
      <w:rPr>
        <w:rFonts w:ascii="Arial Narrow" w:hAnsi="Arial Narrow"/>
        <w:sz w:val="18"/>
        <w:szCs w:val="18"/>
      </w:rPr>
      <w:t xml:space="preserve">Страница </w:t>
    </w:r>
    <w:r w:rsidRPr="00433B27">
      <w:rPr>
        <w:rFonts w:ascii="Arial Narrow" w:hAnsi="Arial Narrow"/>
        <w:b/>
        <w:sz w:val="18"/>
        <w:szCs w:val="18"/>
      </w:rPr>
      <w:fldChar w:fldCharType="begin"/>
    </w:r>
    <w:r w:rsidRPr="00433B27">
      <w:rPr>
        <w:rFonts w:ascii="Arial Narrow" w:hAnsi="Arial Narrow"/>
        <w:b/>
        <w:sz w:val="18"/>
        <w:szCs w:val="18"/>
      </w:rPr>
      <w:instrText>PAGE  \* Arabic  \* MERGEFORMAT</w:instrText>
    </w:r>
    <w:r w:rsidRPr="00433B27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19</w:t>
    </w:r>
    <w:r w:rsidRPr="00433B27">
      <w:rPr>
        <w:rFonts w:ascii="Arial Narrow" w:hAnsi="Arial Narrow"/>
        <w:b/>
        <w:sz w:val="18"/>
        <w:szCs w:val="18"/>
      </w:rPr>
      <w:fldChar w:fldCharType="end"/>
    </w:r>
    <w:r w:rsidRPr="00433B27">
      <w:rPr>
        <w:rFonts w:ascii="Arial Narrow" w:hAnsi="Arial Narrow"/>
        <w:sz w:val="18"/>
        <w:szCs w:val="18"/>
      </w:rPr>
      <w:t xml:space="preserve"> от </w:t>
    </w:r>
    <w:fldSimple w:instr="NUMPAGES  \* Arabic  \* MERGEFORMAT">
      <w:r w:rsidRPr="00045C6F">
        <w:rPr>
          <w:rFonts w:ascii="Arial Narrow" w:hAnsi="Arial Narrow"/>
          <w:b/>
          <w:noProof/>
          <w:sz w:val="18"/>
          <w:szCs w:val="18"/>
        </w:rPr>
        <w:t>19</w:t>
      </w:r>
    </w:fldSimple>
  </w:p>
  <w:p w:rsidR="00E96792" w:rsidRPr="00433B27" w:rsidRDefault="00E96792" w:rsidP="0039461B">
    <w:pPr>
      <w:pStyle w:val="Footer"/>
      <w:pBdr>
        <w:top w:val="single" w:sz="4" w:space="1" w:color="auto"/>
      </w:pBdr>
      <w:jc w:val="right"/>
      <w:rPr>
        <w:rFonts w:ascii="Arial Narrow" w:hAnsi="Arial Narrow"/>
        <w:sz w:val="18"/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792" w:rsidRPr="00DA73CB" w:rsidRDefault="00E96792" w:rsidP="00DA73CB">
    <w:pPr>
      <w:pStyle w:val="Footer"/>
      <w:jc w:val="right"/>
      <w:rPr>
        <w:sz w:val="20"/>
        <w:szCs w:val="20"/>
      </w:rPr>
    </w:pPr>
  </w:p>
  <w:p w:rsidR="00E96792" w:rsidRDefault="00E9679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792" w:rsidRDefault="00E96792" w:rsidP="00043091">
      <w:r>
        <w:separator/>
      </w:r>
    </w:p>
  </w:footnote>
  <w:footnote w:type="continuationSeparator" w:id="0">
    <w:p w:rsidR="00E96792" w:rsidRDefault="00E96792" w:rsidP="000430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792" w:rsidRPr="00433B27" w:rsidRDefault="00E96792" w:rsidP="00433B27">
    <w:pPr>
      <w:pStyle w:val="Heading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17" o:spid="_x0000_s2049" type="#_x0000_t75" alt="lav4e" style="position:absolute;left:0;text-align:left;margin-left:-.3pt;margin-top:-9.95pt;width:47.25pt;height:55.5pt;z-index:251660288;visibility:visible">
          <v:imagedata r:id="rId1" o:title=""/>
          <w10:wrap type="square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Съединител &quot;права стрелка&quot; 3" o:spid="_x0000_s2050" type="#_x0000_t32" style="position:absolute;left:0;text-align:left;margin-left:58.2pt;margin-top:-.95pt;width:0;height:42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"/>
      </w:pict>
    </w:r>
    <w:r w:rsidRPr="00433B27">
      <w:rPr>
        <w:rFonts w:ascii="Arial Narrow" w:hAnsi="Arial Narrow"/>
        <w:b/>
        <w:color w:val="333333"/>
        <w:spacing w:val="30"/>
        <w:szCs w:val="24"/>
      </w:rPr>
      <w:t>РЕПУБЛИКА БЪЛГАРИЯ</w:t>
    </w:r>
  </w:p>
  <w:p w:rsidR="00E96792" w:rsidRPr="00433B27" w:rsidRDefault="00E96792" w:rsidP="00433B27">
    <w:pPr>
      <w:pStyle w:val="Heading1"/>
      <w:tabs>
        <w:tab w:val="left" w:pos="1418"/>
      </w:tabs>
      <w:ind w:firstLine="1418"/>
      <w:jc w:val="left"/>
      <w:rPr>
        <w:rFonts w:ascii="Arial Narrow" w:hAnsi="Arial Narrow"/>
        <w:color w:val="333333"/>
        <w:spacing w:val="30"/>
        <w:szCs w:val="24"/>
        <w:lang w:val="ru-RU"/>
      </w:rPr>
    </w:pPr>
    <w:r w:rsidRPr="00433B27">
      <w:rPr>
        <w:rFonts w:ascii="Arial Narrow" w:hAnsi="Arial Narrow"/>
        <w:color w:val="333333"/>
        <w:spacing w:val="30"/>
        <w:szCs w:val="24"/>
      </w:rPr>
      <w:t>Министерство на земеделието, храните и горите</w:t>
    </w:r>
  </w:p>
  <w:p w:rsidR="00E96792" w:rsidRPr="00433B27" w:rsidRDefault="00E96792" w:rsidP="00433B27">
    <w:pPr>
      <w:pStyle w:val="Heading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 w:rsidRPr="00433B27">
      <w:rPr>
        <w:rFonts w:ascii="Arial Narrow" w:hAnsi="Arial Narrow"/>
        <w:color w:val="333333"/>
        <w:spacing w:val="30"/>
        <w:szCs w:val="24"/>
      </w:rPr>
      <w:t>Областна дирекция „Земеделие”-Варна</w:t>
    </w:r>
  </w:p>
  <w:p w:rsidR="00E96792" w:rsidRPr="00433B27" w:rsidRDefault="00E96792">
    <w:pPr>
      <w:pStyle w:val="Header"/>
      <w:rPr>
        <w:rFonts w:ascii="Arial Narrow" w:hAnsi="Arial Narrow"/>
        <w:spacing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4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9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5E3C54"/>
    <w:multiLevelType w:val="hybridMultilevel"/>
    <w:tmpl w:val="5C744554"/>
    <w:lvl w:ilvl="0" w:tplc="65E21246">
      <w:start w:val="391"/>
      <w:numFmt w:val="bullet"/>
      <w:lvlText w:val="-"/>
      <w:lvlJc w:val="left"/>
      <w:pPr>
        <w:ind w:left="420" w:hanging="360"/>
      </w:pPr>
      <w:rPr>
        <w:rFonts w:ascii="Times New Roman" w:eastAsia="SimSun" w:hAnsi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3"/>
  </w:num>
  <w:num w:numId="8">
    <w:abstractNumId w:val="1"/>
  </w:num>
  <w:num w:numId="9">
    <w:abstractNumId w:val="9"/>
  </w:num>
  <w:num w:numId="10">
    <w:abstractNumId w:val="4"/>
  </w:num>
  <w:num w:numId="11">
    <w:abstractNumId w:val="6"/>
  </w:num>
  <w:num w:numId="12">
    <w:abstractNumId w:val="11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A4D"/>
    <w:rsid w:val="0000450A"/>
    <w:rsid w:val="00017CA1"/>
    <w:rsid w:val="00043091"/>
    <w:rsid w:val="00045C6F"/>
    <w:rsid w:val="00050978"/>
    <w:rsid w:val="00056AE1"/>
    <w:rsid w:val="00073D18"/>
    <w:rsid w:val="000B5C78"/>
    <w:rsid w:val="00100B79"/>
    <w:rsid w:val="001033CC"/>
    <w:rsid w:val="00103FC4"/>
    <w:rsid w:val="001127A9"/>
    <w:rsid w:val="00117A00"/>
    <w:rsid w:val="001205D1"/>
    <w:rsid w:val="00145681"/>
    <w:rsid w:val="001B2043"/>
    <w:rsid w:val="001E4644"/>
    <w:rsid w:val="00226B68"/>
    <w:rsid w:val="00236B37"/>
    <w:rsid w:val="002554CC"/>
    <w:rsid w:val="00263DD7"/>
    <w:rsid w:val="002A0F70"/>
    <w:rsid w:val="002A2157"/>
    <w:rsid w:val="002C1621"/>
    <w:rsid w:val="002C6260"/>
    <w:rsid w:val="002E28FA"/>
    <w:rsid w:val="00302550"/>
    <w:rsid w:val="003028C5"/>
    <w:rsid w:val="00312E94"/>
    <w:rsid w:val="00354DB1"/>
    <w:rsid w:val="00370357"/>
    <w:rsid w:val="0039461B"/>
    <w:rsid w:val="003B4FA3"/>
    <w:rsid w:val="003C724A"/>
    <w:rsid w:val="003E2D8B"/>
    <w:rsid w:val="003F184C"/>
    <w:rsid w:val="003F48C0"/>
    <w:rsid w:val="00402AF9"/>
    <w:rsid w:val="00433B27"/>
    <w:rsid w:val="00436818"/>
    <w:rsid w:val="004434B9"/>
    <w:rsid w:val="00445A4D"/>
    <w:rsid w:val="00492081"/>
    <w:rsid w:val="00495EE0"/>
    <w:rsid w:val="004A5859"/>
    <w:rsid w:val="004C7D5C"/>
    <w:rsid w:val="0052712F"/>
    <w:rsid w:val="00533CC3"/>
    <w:rsid w:val="005514DD"/>
    <w:rsid w:val="005604C2"/>
    <w:rsid w:val="00560EEA"/>
    <w:rsid w:val="00566A31"/>
    <w:rsid w:val="00592FC2"/>
    <w:rsid w:val="005A3825"/>
    <w:rsid w:val="005A3A5F"/>
    <w:rsid w:val="005F2119"/>
    <w:rsid w:val="00600973"/>
    <w:rsid w:val="006164A5"/>
    <w:rsid w:val="00640F8C"/>
    <w:rsid w:val="006623C9"/>
    <w:rsid w:val="00681AA5"/>
    <w:rsid w:val="006E60D6"/>
    <w:rsid w:val="006F3041"/>
    <w:rsid w:val="007044D2"/>
    <w:rsid w:val="0070506C"/>
    <w:rsid w:val="0071646F"/>
    <w:rsid w:val="00723681"/>
    <w:rsid w:val="00762999"/>
    <w:rsid w:val="008241FB"/>
    <w:rsid w:val="008661FB"/>
    <w:rsid w:val="008758AF"/>
    <w:rsid w:val="008803A1"/>
    <w:rsid w:val="00895472"/>
    <w:rsid w:val="00896535"/>
    <w:rsid w:val="00896C07"/>
    <w:rsid w:val="008A0195"/>
    <w:rsid w:val="008B34E2"/>
    <w:rsid w:val="008D4919"/>
    <w:rsid w:val="008E4686"/>
    <w:rsid w:val="00911AE5"/>
    <w:rsid w:val="00937C93"/>
    <w:rsid w:val="00942825"/>
    <w:rsid w:val="00945A82"/>
    <w:rsid w:val="009550F6"/>
    <w:rsid w:val="00973982"/>
    <w:rsid w:val="00986014"/>
    <w:rsid w:val="009B39CC"/>
    <w:rsid w:val="00A660F3"/>
    <w:rsid w:val="00A87E1F"/>
    <w:rsid w:val="00A96E3F"/>
    <w:rsid w:val="00AB7359"/>
    <w:rsid w:val="00AC73CD"/>
    <w:rsid w:val="00AE1216"/>
    <w:rsid w:val="00AF1030"/>
    <w:rsid w:val="00B23174"/>
    <w:rsid w:val="00B83FF3"/>
    <w:rsid w:val="00BA01A9"/>
    <w:rsid w:val="00BB613B"/>
    <w:rsid w:val="00BE605A"/>
    <w:rsid w:val="00C04558"/>
    <w:rsid w:val="00C6709B"/>
    <w:rsid w:val="00C73066"/>
    <w:rsid w:val="00C779D3"/>
    <w:rsid w:val="00C86802"/>
    <w:rsid w:val="00C91CBA"/>
    <w:rsid w:val="00CE0DAB"/>
    <w:rsid w:val="00CF498E"/>
    <w:rsid w:val="00D37605"/>
    <w:rsid w:val="00D6594F"/>
    <w:rsid w:val="00D97D1F"/>
    <w:rsid w:val="00DA5F14"/>
    <w:rsid w:val="00DA73CB"/>
    <w:rsid w:val="00DB5A43"/>
    <w:rsid w:val="00DC091C"/>
    <w:rsid w:val="00DE171B"/>
    <w:rsid w:val="00DF0BDE"/>
    <w:rsid w:val="00DF5667"/>
    <w:rsid w:val="00E03C8A"/>
    <w:rsid w:val="00E13AB6"/>
    <w:rsid w:val="00E21EEF"/>
    <w:rsid w:val="00E677CF"/>
    <w:rsid w:val="00E96792"/>
    <w:rsid w:val="00EA6B6D"/>
    <w:rsid w:val="00EC2BFB"/>
    <w:rsid w:val="00EC2C2C"/>
    <w:rsid w:val="00EC7DB5"/>
    <w:rsid w:val="00EE0F49"/>
    <w:rsid w:val="00EF0B9C"/>
    <w:rsid w:val="00EF4043"/>
    <w:rsid w:val="00F07872"/>
    <w:rsid w:val="00F12D43"/>
    <w:rsid w:val="00F53333"/>
    <w:rsid w:val="00FA01A7"/>
    <w:rsid w:val="00FC3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5859"/>
    <w:pPr>
      <w:keepNext/>
      <w:jc w:val="right"/>
      <w:outlineLvl w:val="0"/>
    </w:pPr>
    <w:rPr>
      <w:rFonts w:ascii="TmsCyr" w:eastAsia="Calibri" w:hAnsi="TmsCyr"/>
      <w:sz w:val="20"/>
      <w:szCs w:val="20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5859"/>
    <w:rPr>
      <w:rFonts w:ascii="TmsCyr" w:hAnsi="TmsCyr" w:cs="Times New Roman"/>
      <w:sz w:val="20"/>
      <w:lang w:eastAsia="bg-BG"/>
    </w:rPr>
  </w:style>
  <w:style w:type="character" w:styleId="Emphasis">
    <w:name w:val="Emphasis"/>
    <w:basedOn w:val="DefaultParagraphFont"/>
    <w:uiPriority w:val="99"/>
    <w:qFormat/>
    <w:rsid w:val="004A5859"/>
    <w:rPr>
      <w:rFonts w:cs="Times New Roman"/>
      <w:i/>
    </w:rPr>
  </w:style>
  <w:style w:type="paragraph" w:styleId="BodyText">
    <w:name w:val="Body Text"/>
    <w:basedOn w:val="Normal"/>
    <w:link w:val="BodyTextChar"/>
    <w:uiPriority w:val="99"/>
    <w:rsid w:val="004A5859"/>
    <w:pPr>
      <w:spacing w:after="120"/>
    </w:pPr>
    <w:rPr>
      <w:rFonts w:eastAsia="Calibri"/>
      <w:lang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A5859"/>
    <w:rPr>
      <w:rFonts w:ascii="Times New Roman" w:hAnsi="Times New Roman" w:cs="Times New Roman"/>
      <w:sz w:val="24"/>
    </w:rPr>
  </w:style>
  <w:style w:type="paragraph" w:styleId="Header">
    <w:name w:val="header"/>
    <w:basedOn w:val="Normal"/>
    <w:link w:val="HeaderChar"/>
    <w:uiPriority w:val="99"/>
    <w:rsid w:val="00043091"/>
    <w:pPr>
      <w:tabs>
        <w:tab w:val="center" w:pos="4536"/>
        <w:tab w:val="right" w:pos="9072"/>
      </w:tabs>
    </w:pPr>
    <w:rPr>
      <w:rFonts w:eastAsia="Calibri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43091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043091"/>
    <w:pPr>
      <w:tabs>
        <w:tab w:val="center" w:pos="4536"/>
        <w:tab w:val="right" w:pos="9072"/>
      </w:tabs>
    </w:pPr>
    <w:rPr>
      <w:rFonts w:eastAsia="Calibri"/>
      <w:lang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43091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2554CC"/>
    <w:rPr>
      <w:rFonts w:ascii="Tahoma" w:eastAsia="Calibri" w:hAnsi="Tahoma"/>
      <w:sz w:val="16"/>
      <w:szCs w:val="16"/>
      <w:lang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4CC"/>
    <w:rPr>
      <w:rFonts w:ascii="Tahoma" w:hAnsi="Tahoma" w:cs="Times New Roman"/>
      <w:sz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28FA"/>
    <w:pPr>
      <w:numPr>
        <w:ilvl w:val="1"/>
      </w:numPr>
    </w:pPr>
    <w:rPr>
      <w:rFonts w:ascii="Cambria" w:eastAsia="Calibri" w:hAnsi="Cambria"/>
      <w:i/>
      <w:iCs/>
      <w:color w:val="4F81BD"/>
      <w:spacing w:val="15"/>
      <w:lang w:eastAsia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E28FA"/>
    <w:rPr>
      <w:rFonts w:ascii="Cambria" w:hAnsi="Cambria" w:cs="Times New Roman"/>
      <w:i/>
      <w:color w:val="4F81BD"/>
      <w:spacing w:val="15"/>
      <w:sz w:val="24"/>
    </w:rPr>
  </w:style>
  <w:style w:type="character" w:styleId="Hyperlink">
    <w:name w:val="Hyperlink"/>
    <w:basedOn w:val="DefaultParagraphFont"/>
    <w:uiPriority w:val="99"/>
    <w:rsid w:val="002E28FA"/>
    <w:rPr>
      <w:rFonts w:cs="Times New Roman"/>
      <w:color w:val="0000FF"/>
      <w:u w:val="single"/>
    </w:rPr>
  </w:style>
  <w:style w:type="paragraph" w:customStyle="1" w:styleId="CharChar">
    <w:name w:val="Char Char Знак"/>
    <w:basedOn w:val="Normal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2E28F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E28FA"/>
    <w:rPr>
      <w:rFonts w:ascii="Consolas" w:eastAsia="SimSun" w:hAnsi="Consolas"/>
      <w:sz w:val="21"/>
      <w:szCs w:val="21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E28FA"/>
    <w:rPr>
      <w:rFonts w:ascii="Consolas" w:eastAsia="SimSun" w:hAnsi="Consolas" w:cs="Times New Roman"/>
      <w:sz w:val="21"/>
      <w:lang w:eastAsia="bg-BG"/>
    </w:rPr>
  </w:style>
  <w:style w:type="paragraph" w:customStyle="1" w:styleId="CharCharCharChar">
    <w:name w:val="Знак Char Char Знак Char Char"/>
    <w:basedOn w:val="Normal"/>
    <w:uiPriority w:val="99"/>
    <w:rsid w:val="002E28FA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Normal"/>
    <w:uiPriority w:val="99"/>
    <w:rsid w:val="002E28FA"/>
    <w:rPr>
      <w:rFonts w:eastAsia="SimSun"/>
      <w:lang w:val="pl-PL" w:eastAsia="pl-PL"/>
    </w:rPr>
  </w:style>
  <w:style w:type="paragraph" w:customStyle="1" w:styleId="CharCharChar">
    <w:name w:val="Char Char Char"/>
    <w:basedOn w:val="Normal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Normal"/>
    <w:uiPriority w:val="99"/>
    <w:rsid w:val="002E28FA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Normal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Normal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rsid w:val="002E28FA"/>
    <w:rPr>
      <w:rFonts w:cs="Times New Roman"/>
      <w:color w:val="800080"/>
      <w:u w:val="single"/>
    </w:rPr>
  </w:style>
  <w:style w:type="paragraph" w:customStyle="1" w:styleId="a">
    <w:name w:val="Знак"/>
    <w:basedOn w:val="Normal"/>
    <w:link w:val="Char"/>
    <w:uiPriority w:val="99"/>
    <w:rsid w:val="002E28FA"/>
    <w:rPr>
      <w:rFonts w:eastAsia="Calibri"/>
      <w:szCs w:val="20"/>
      <w:lang w:val="pl-PL" w:eastAsia="pl-PL"/>
    </w:rPr>
  </w:style>
  <w:style w:type="character" w:customStyle="1" w:styleId="Char">
    <w:name w:val="Знак Char"/>
    <w:link w:val="a"/>
    <w:uiPriority w:val="99"/>
    <w:locked/>
    <w:rsid w:val="002E28FA"/>
    <w:rPr>
      <w:rFonts w:ascii="Times New Roman" w:hAnsi="Times New Roman"/>
      <w:sz w:val="24"/>
      <w:lang w:val="pl-PL" w:eastAsia="pl-PL"/>
    </w:rPr>
  </w:style>
  <w:style w:type="paragraph" w:customStyle="1" w:styleId="Char0">
    <w:name w:val="Char"/>
    <w:basedOn w:val="Normal"/>
    <w:uiPriority w:val="99"/>
    <w:rsid w:val="002E28FA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4">
    <w:name w:val="xl64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bg-BG"/>
    </w:rPr>
  </w:style>
  <w:style w:type="paragraph" w:customStyle="1" w:styleId="xl65">
    <w:name w:val="xl65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6">
    <w:name w:val="xl66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67">
    <w:name w:val="xl67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8">
    <w:name w:val="xl68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9">
    <w:name w:val="xl69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0">
    <w:name w:val="xl70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71">
    <w:name w:val="xl71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2">
    <w:name w:val="xl72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3">
    <w:name w:val="xl73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4">
    <w:name w:val="xl74"/>
    <w:basedOn w:val="Normal"/>
    <w:uiPriority w:val="99"/>
    <w:rsid w:val="002E28FA"/>
    <w:pPr>
      <w:spacing w:before="100" w:beforeAutospacing="1" w:after="100" w:afterAutospacing="1"/>
      <w:jc w:val="right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bg-BG"/>
    </w:rPr>
  </w:style>
  <w:style w:type="paragraph" w:customStyle="1" w:styleId="xl76">
    <w:name w:val="xl76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NormalWeb">
    <w:name w:val="Normal (Web)"/>
    <w:basedOn w:val="Normal"/>
    <w:uiPriority w:val="99"/>
    <w:rsid w:val="00354DB1"/>
    <w:pPr>
      <w:ind w:firstLine="990"/>
      <w:jc w:val="both"/>
    </w:pPr>
    <w:rPr>
      <w:rFonts w:eastAsia="SimSun"/>
      <w:color w:val="000000"/>
      <w:lang w:eastAsia="zh-CN"/>
    </w:rPr>
  </w:style>
  <w:style w:type="table" w:styleId="TableGrid">
    <w:name w:val="Table Grid"/>
    <w:basedOn w:val="TableNormal"/>
    <w:uiPriority w:val="99"/>
    <w:rsid w:val="00CE0DAB"/>
    <w:rPr>
      <w:rFonts w:ascii="Times New Roman" w:eastAsia="SimSu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Нормална таблица1"/>
    <w:uiPriority w:val="99"/>
    <w:semiHidden/>
    <w:rsid w:val="00CE0DAB"/>
    <w:rPr>
      <w:rFonts w:ascii="Times New Roman" w:eastAsia="SimSun" w:hAnsi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paragraph" w:customStyle="1" w:styleId="xl63">
    <w:name w:val="xl63"/>
    <w:basedOn w:val="Normal"/>
    <w:uiPriority w:val="99"/>
    <w:rsid w:val="00CE0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/>
      <w:b/>
      <w:bCs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8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238</TotalTime>
  <Pages>19</Pages>
  <Words>6241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GD AR</cp:lastModifiedBy>
  <cp:revision>30</cp:revision>
  <cp:lastPrinted>2019-08-22T11:07:00Z</cp:lastPrinted>
  <dcterms:created xsi:type="dcterms:W3CDTF">2019-09-09T12:29:00Z</dcterms:created>
  <dcterms:modified xsi:type="dcterms:W3CDTF">2021-09-30T12:59:00Z</dcterms:modified>
</cp:coreProperties>
</file>